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S3-222301</w:t>
        </w:r>
      </w:fldSimple>
    </w:p>
    <w:p w14:paraId="7CB45193" w14:textId="18733D46"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w:t>
      </w:r>
      <w:r w:rsidR="00F57CA7">
        <w:rPr>
          <w:b/>
          <w:noProof/>
          <w:sz w:val="24"/>
        </w:rPr>
        <w:t xml:space="preserve"> </w:t>
      </w:r>
      <w:fldSimple w:instr=" DOCPROPERTY  Country  \* MERGEFORMAT "/>
      <w:fldSimple w:instr=" DOCPROPERTY  StartDate  \* MERGEFORMAT ">
        <w:r w:rsidR="003609EF" w:rsidRPr="00BA51D9">
          <w:rPr>
            <w:b/>
            <w:noProof/>
            <w:sz w:val="24"/>
          </w:rPr>
          <w:t>22nd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1482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32799C" w:rsidR="00F25D98" w:rsidRDefault="003659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700A47" w:rsidR="00F25D98" w:rsidRDefault="003659B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F0574" w:rsidR="001E41F3" w:rsidRDefault="00000000">
            <w:pPr>
              <w:pStyle w:val="CRCoverPage"/>
              <w:spacing w:after="0"/>
              <w:ind w:left="100"/>
              <w:rPr>
                <w:noProof/>
              </w:rPr>
            </w:pPr>
            <w:fldSimple w:instr=" DOCPROPERTY  CrTitle  \* MERGEFORMAT ">
              <w:r w:rsidR="002640DD">
                <w:t>Clarification on OAuth2.0 in interconnect and roaming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8D5BF4" w:rsidR="001E41F3" w:rsidRDefault="00F57CA7" w:rsidP="00547111">
            <w:pPr>
              <w:pStyle w:val="CRCoverPage"/>
              <w:spacing w:after="0"/>
              <w:ind w:left="100"/>
              <w:rPr>
                <w:noProof/>
              </w:rPr>
            </w:pPr>
            <w:r>
              <w:t>S3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2022-08-26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7CB4" w14:paraId="1256F52C" w14:textId="77777777" w:rsidTr="00547111">
        <w:tc>
          <w:tcPr>
            <w:tcW w:w="2694" w:type="dxa"/>
            <w:gridSpan w:val="2"/>
            <w:tcBorders>
              <w:top w:val="single" w:sz="4" w:space="0" w:color="auto"/>
              <w:left w:val="single" w:sz="4" w:space="0" w:color="auto"/>
            </w:tcBorders>
          </w:tcPr>
          <w:p w14:paraId="52C87DB0" w14:textId="77777777" w:rsidR="00987CB4" w:rsidRDefault="00987CB4" w:rsidP="00987C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0D98F" w14:textId="77777777" w:rsidR="00987CB4" w:rsidRDefault="00987CB4" w:rsidP="00987CB4">
            <w:pPr>
              <w:pStyle w:val="CRCoverPage"/>
              <w:spacing w:after="0"/>
              <w:ind w:left="100"/>
              <w:rPr>
                <w:noProof/>
              </w:rPr>
            </w:pPr>
            <w:r w:rsidRPr="00D401CB">
              <w:rPr>
                <w:noProof/>
              </w:rPr>
              <w:t>UE mobility between two VPLMNs is a valid use case and is supported by TS 23.501.</w:t>
            </w:r>
          </w:p>
          <w:p w14:paraId="7357282D" w14:textId="77777777" w:rsidR="00987CB4" w:rsidRPr="006F5ECE" w:rsidRDefault="00987CB4" w:rsidP="00987CB4">
            <w:pPr>
              <w:pStyle w:val="CRCoverPage"/>
              <w:ind w:left="568"/>
              <w:rPr>
                <w:noProof/>
              </w:rPr>
            </w:pPr>
            <w:r w:rsidRPr="006F5ECE">
              <w:rPr>
                <w:noProof/>
              </w:rPr>
              <w:t>4.2.4 Roaming reference architectures</w:t>
            </w:r>
          </w:p>
          <w:p w14:paraId="71AD2F65" w14:textId="77777777" w:rsidR="00987CB4" w:rsidRPr="006F5ECE" w:rsidRDefault="00987CB4" w:rsidP="00987CB4">
            <w:pPr>
              <w:pStyle w:val="CRCoverPage"/>
              <w:ind w:left="568"/>
              <w:rPr>
                <w:noProof/>
              </w:rPr>
            </w:pPr>
            <w:r w:rsidRPr="7FB6D59E">
              <w:rPr>
                <w:noProof/>
              </w:rPr>
              <w:t xml:space="preserve">The N38 references point can be between V-SMFs in the same VPLMN, or between V-SMFs in different VPLMNs (to enable inter-PLMN mobility). </w:t>
            </w:r>
          </w:p>
          <w:p w14:paraId="1C002902" w14:textId="77777777" w:rsidR="00987CB4" w:rsidRDefault="00987CB4" w:rsidP="00987CB4">
            <w:pPr>
              <w:pStyle w:val="CRCoverPage"/>
              <w:spacing w:after="0"/>
              <w:ind w:left="100"/>
              <w:rPr>
                <w:noProof/>
              </w:rPr>
            </w:pPr>
            <w:r>
              <w:rPr>
                <w:noProof/>
              </w:rPr>
              <w:t xml:space="preserve">But in </w:t>
            </w:r>
            <w:r w:rsidRPr="00DA7E10">
              <w:rPr>
                <w:noProof/>
              </w:rPr>
              <w:t>current TS 33.501</w:t>
            </w:r>
            <w:r>
              <w:rPr>
                <w:noProof/>
              </w:rPr>
              <w:t>, o</w:t>
            </w:r>
            <w:r w:rsidRPr="00DA7E10">
              <w:rPr>
                <w:noProof/>
              </w:rPr>
              <w:t xml:space="preserve">nly </w:t>
            </w:r>
            <w:r>
              <w:rPr>
                <w:noProof/>
              </w:rPr>
              <w:t>"</w:t>
            </w:r>
            <w:r w:rsidRPr="00DA7E10">
              <w:rPr>
                <w:noProof/>
              </w:rPr>
              <w:t>Service access authorization in roaming scenarios</w:t>
            </w:r>
            <w:r>
              <w:rPr>
                <w:noProof/>
              </w:rPr>
              <w:t>"</w:t>
            </w:r>
            <w:r w:rsidRPr="00DA7E10">
              <w:rPr>
                <w:noProof/>
              </w:rPr>
              <w:t xml:space="preserve"> is defined</w:t>
            </w:r>
            <w:r w:rsidRPr="007E2790">
              <w:rPr>
                <w:noProof/>
              </w:rPr>
              <w:t xml:space="preserve">, and </w:t>
            </w:r>
            <w:r w:rsidRPr="00DA7E10">
              <w:rPr>
                <w:noProof/>
              </w:rPr>
              <w:t xml:space="preserve">it is too restrictive </w:t>
            </w:r>
            <w:r>
              <w:rPr>
                <w:noProof/>
              </w:rPr>
              <w:t xml:space="preserve">since it </w:t>
            </w:r>
            <w:r w:rsidRPr="00DA7E10">
              <w:rPr>
                <w:noProof/>
              </w:rPr>
              <w:t>only</w:t>
            </w:r>
            <w:r>
              <w:rPr>
                <w:noProof/>
              </w:rPr>
              <w:t xml:space="preserve"> specifies the scenario</w:t>
            </w:r>
            <w:r w:rsidRPr="00DA7E10">
              <w:rPr>
                <w:noProof/>
              </w:rPr>
              <w:t xml:space="preserve"> </w:t>
            </w:r>
            <w:r>
              <w:rPr>
                <w:noProof/>
              </w:rPr>
              <w:t>that</w:t>
            </w:r>
            <w:r w:rsidRPr="00DA7E10">
              <w:rPr>
                <w:noProof/>
              </w:rPr>
              <w:t xml:space="preserve"> NFc in the vPLMN and NFp in the HPLMN.</w:t>
            </w:r>
          </w:p>
          <w:p w14:paraId="4D31FA2F" w14:textId="77777777" w:rsidR="00987CB4" w:rsidRPr="001B1594" w:rsidRDefault="00987CB4" w:rsidP="00987CB4">
            <w:pPr>
              <w:pStyle w:val="CRCoverPage"/>
              <w:ind w:left="568"/>
              <w:rPr>
                <w:noProof/>
              </w:rPr>
            </w:pPr>
            <w:r w:rsidRPr="001B1594">
              <w:rPr>
                <w:noProof/>
              </w:rPr>
              <w:t>13.4.1.2</w:t>
            </w:r>
            <w:r w:rsidRPr="001B1594">
              <w:rPr>
                <w:noProof/>
              </w:rPr>
              <w:tab/>
              <w:t xml:space="preserve">Service access authorization in roaming scenarios </w:t>
            </w:r>
          </w:p>
          <w:p w14:paraId="1157A95B" w14:textId="77777777" w:rsidR="00987CB4" w:rsidRPr="001B1594" w:rsidRDefault="00987CB4" w:rsidP="00987CB4">
            <w:pPr>
              <w:pStyle w:val="CRCoverPage"/>
              <w:ind w:left="568"/>
              <w:rPr>
                <w:noProof/>
              </w:rPr>
            </w:pPr>
            <w:r w:rsidRPr="001B1594">
              <w:rPr>
                <w:noProof/>
              </w:rPr>
              <w:t>13.4.1.2.1</w:t>
            </w:r>
            <w:r w:rsidRPr="001B1594">
              <w:rPr>
                <w:noProof/>
              </w:rPr>
              <w:tab/>
              <w:t>OAuth 2.0 roles</w:t>
            </w:r>
          </w:p>
          <w:p w14:paraId="6B08B816" w14:textId="77777777" w:rsidR="00987CB4" w:rsidRPr="001B1594" w:rsidRDefault="00987CB4" w:rsidP="00987CB4">
            <w:pPr>
              <w:pStyle w:val="CRCoverPage"/>
              <w:ind w:left="568"/>
              <w:rPr>
                <w:noProof/>
              </w:rPr>
            </w:pPr>
            <w:r w:rsidRPr="001B1594">
              <w:rPr>
                <w:noProof/>
              </w:rPr>
              <w:t>In the roaming scenario, OAuth 2.0 roles are as follows:</w:t>
            </w:r>
          </w:p>
          <w:p w14:paraId="488B0E64" w14:textId="77777777" w:rsidR="00987CB4" w:rsidRPr="001B1594" w:rsidRDefault="00987CB4" w:rsidP="00987CB4">
            <w:pPr>
              <w:pStyle w:val="CRCoverPage"/>
              <w:ind w:left="568"/>
              <w:rPr>
                <w:noProof/>
              </w:rPr>
            </w:pPr>
            <w:r w:rsidRPr="001B1594">
              <w:rPr>
                <w:noProof/>
              </w:rPr>
              <w:t>a.</w:t>
            </w:r>
            <w:r w:rsidRPr="001B1594">
              <w:rPr>
                <w:noProof/>
              </w:rPr>
              <w:tab/>
              <w:t xml:space="preserve">The visiting Network Repository Function (vNRF) shall be the OAuth 2.0 Authorization server for vPLMN and authenticates the NF Service Consumer. </w:t>
            </w:r>
          </w:p>
          <w:p w14:paraId="19B3E979" w14:textId="77777777" w:rsidR="00987CB4" w:rsidRPr="001B1594" w:rsidRDefault="00987CB4" w:rsidP="00987CB4">
            <w:pPr>
              <w:pStyle w:val="CRCoverPage"/>
              <w:ind w:left="568"/>
              <w:rPr>
                <w:noProof/>
              </w:rPr>
            </w:pPr>
            <w:r w:rsidRPr="001B1594">
              <w:rPr>
                <w:noProof/>
              </w:rPr>
              <w:t>b.</w:t>
            </w:r>
            <w:r w:rsidRPr="001B1594">
              <w:rPr>
                <w:noProof/>
              </w:rPr>
              <w:tab/>
              <w:t>The home Network Repository Function (hNRF) shall be OAuth 2.0 Authorization server for hPLMN and generates the access token.</w:t>
            </w:r>
          </w:p>
          <w:p w14:paraId="261083F3" w14:textId="77777777" w:rsidR="00987CB4" w:rsidRPr="001B1594" w:rsidRDefault="00987CB4" w:rsidP="00987CB4">
            <w:pPr>
              <w:pStyle w:val="CRCoverPage"/>
              <w:ind w:left="568"/>
              <w:rPr>
                <w:noProof/>
              </w:rPr>
            </w:pPr>
            <w:r w:rsidRPr="001B1594">
              <w:rPr>
                <w:noProof/>
              </w:rPr>
              <w:t>c.</w:t>
            </w:r>
            <w:r w:rsidRPr="001B1594">
              <w:rPr>
                <w:noProof/>
              </w:rPr>
              <w:tab/>
              <w:t>The NF Service Consumer in the visiting PLMN shall be the OAuth 2.0 client.</w:t>
            </w:r>
          </w:p>
          <w:p w14:paraId="62A2D592" w14:textId="77777777" w:rsidR="00987CB4" w:rsidRPr="001B1594" w:rsidRDefault="00987CB4" w:rsidP="00987CB4">
            <w:pPr>
              <w:pStyle w:val="CRCoverPage"/>
              <w:ind w:left="568"/>
              <w:rPr>
                <w:noProof/>
              </w:rPr>
            </w:pPr>
            <w:r w:rsidRPr="001B1594">
              <w:rPr>
                <w:noProof/>
              </w:rPr>
              <w:t>d.</w:t>
            </w:r>
            <w:r w:rsidRPr="001B1594">
              <w:rPr>
                <w:noProof/>
              </w:rPr>
              <w:tab/>
              <w:t>The NF Service Producer in the home PLMN shall be the OAuth 2.0 resource server.</w:t>
            </w:r>
          </w:p>
          <w:p w14:paraId="1BE82925" w14:textId="77777777" w:rsidR="00987CB4" w:rsidRDefault="00987CB4" w:rsidP="00987CB4">
            <w:pPr>
              <w:pStyle w:val="CRCoverPage"/>
              <w:spacing w:after="0"/>
              <w:ind w:left="100"/>
              <w:rPr>
                <w:noProof/>
              </w:rPr>
            </w:pPr>
            <w:r w:rsidRPr="007E2790">
              <w:rPr>
                <w:noProof/>
              </w:rPr>
              <w:t xml:space="preserve">Authorization shall be applicable for more generic inter-PLMN interconnect scenarios </w:t>
            </w:r>
            <w:r>
              <w:rPr>
                <w:noProof/>
              </w:rPr>
              <w:t>and</w:t>
            </w:r>
            <w:r w:rsidRPr="007E2790">
              <w:rPr>
                <w:noProof/>
              </w:rPr>
              <w:t xml:space="preserve"> not limit</w:t>
            </w:r>
            <w:r>
              <w:rPr>
                <w:noProof/>
              </w:rPr>
              <w:t>ed</w:t>
            </w:r>
            <w:r w:rsidRPr="007E2790">
              <w:rPr>
                <w:noProof/>
              </w:rPr>
              <w:t xml:space="preserve"> to roaming scenario only.</w:t>
            </w:r>
          </w:p>
          <w:p w14:paraId="347F2185" w14:textId="77777777" w:rsidR="00987CB4" w:rsidRPr="007E2790" w:rsidRDefault="00987CB4" w:rsidP="00987CB4">
            <w:pPr>
              <w:pStyle w:val="CRCoverPage"/>
              <w:spacing w:after="0"/>
              <w:ind w:left="100"/>
              <w:rPr>
                <w:noProof/>
              </w:rPr>
            </w:pPr>
          </w:p>
          <w:p w14:paraId="708AA7DE" w14:textId="0C35C42F" w:rsidR="00987CB4" w:rsidRDefault="00987CB4" w:rsidP="00987CB4">
            <w:pPr>
              <w:pStyle w:val="CRCoverPage"/>
              <w:spacing w:after="0"/>
              <w:ind w:left="100"/>
              <w:rPr>
                <w:noProof/>
              </w:rPr>
            </w:pPr>
            <w:r>
              <w:rPr>
                <w:noProof/>
              </w:rPr>
              <w:t>"vNRF/hNRF"</w:t>
            </w:r>
            <w:r w:rsidRPr="007E2790">
              <w:rPr>
                <w:noProof/>
              </w:rPr>
              <w:t xml:space="preserve"> and </w:t>
            </w:r>
            <w:r>
              <w:rPr>
                <w:noProof/>
              </w:rPr>
              <w:t>"vPLMN/hPLMN"</w:t>
            </w:r>
            <w:r w:rsidRPr="007E2790">
              <w:rPr>
                <w:noProof/>
              </w:rPr>
              <w:t xml:space="preserve"> is closely connected to UE procedure </w:t>
            </w:r>
            <w:r>
              <w:rPr>
                <w:noProof/>
              </w:rPr>
              <w:t>which is</w:t>
            </w:r>
            <w:r w:rsidRPr="007E2790">
              <w:rPr>
                <w:noProof/>
              </w:rPr>
              <w:t xml:space="preserve"> not </w:t>
            </w:r>
            <w:r>
              <w:rPr>
                <w:noProof/>
              </w:rPr>
              <w:t xml:space="preserve">a </w:t>
            </w:r>
            <w:r w:rsidRPr="007E2790">
              <w:rPr>
                <w:noProof/>
              </w:rPr>
              <w:t xml:space="preserve">proper term for </w:t>
            </w:r>
            <w:r>
              <w:rPr>
                <w:noProof/>
              </w:rPr>
              <w:t xml:space="preserve">general </w:t>
            </w:r>
            <w:r w:rsidRPr="007E2790">
              <w:rPr>
                <w:noProof/>
              </w:rPr>
              <w:t xml:space="preserve">description </w:t>
            </w:r>
            <w:r>
              <w:rPr>
                <w:noProof/>
              </w:rPr>
              <w:t xml:space="preserve">of </w:t>
            </w:r>
            <w:r w:rsidRPr="007E2790">
              <w:rPr>
                <w:noProof/>
              </w:rPr>
              <w:t>NF inter</w:t>
            </w:r>
            <w:r>
              <w:rPr>
                <w:noProof/>
              </w:rPr>
              <w:t>-PLMN inter</w:t>
            </w:r>
            <w:r w:rsidRPr="007E2790">
              <w:rPr>
                <w:noProof/>
              </w:rPr>
              <w:t>working.</w:t>
            </w:r>
          </w:p>
        </w:tc>
      </w:tr>
      <w:tr w:rsidR="00987CB4" w14:paraId="4CA74D09" w14:textId="77777777" w:rsidTr="00547111">
        <w:tc>
          <w:tcPr>
            <w:tcW w:w="2694" w:type="dxa"/>
            <w:gridSpan w:val="2"/>
            <w:tcBorders>
              <w:left w:val="single" w:sz="4" w:space="0" w:color="auto"/>
            </w:tcBorders>
          </w:tcPr>
          <w:p w14:paraId="2D0866D6" w14:textId="77777777" w:rsidR="00987CB4" w:rsidRDefault="00987CB4" w:rsidP="00987CB4">
            <w:pPr>
              <w:pStyle w:val="CRCoverPage"/>
              <w:spacing w:after="0"/>
              <w:rPr>
                <w:b/>
                <w:i/>
                <w:noProof/>
                <w:sz w:val="8"/>
                <w:szCs w:val="8"/>
              </w:rPr>
            </w:pPr>
          </w:p>
        </w:tc>
        <w:tc>
          <w:tcPr>
            <w:tcW w:w="6946" w:type="dxa"/>
            <w:gridSpan w:val="9"/>
            <w:tcBorders>
              <w:right w:val="single" w:sz="4" w:space="0" w:color="auto"/>
            </w:tcBorders>
          </w:tcPr>
          <w:p w14:paraId="365DEF04" w14:textId="77777777" w:rsidR="00987CB4" w:rsidRDefault="00987CB4" w:rsidP="00987CB4">
            <w:pPr>
              <w:pStyle w:val="CRCoverPage"/>
              <w:spacing w:after="0"/>
              <w:rPr>
                <w:noProof/>
                <w:sz w:val="8"/>
                <w:szCs w:val="8"/>
              </w:rPr>
            </w:pPr>
          </w:p>
        </w:tc>
      </w:tr>
      <w:tr w:rsidR="00D64D62" w14:paraId="21016551" w14:textId="77777777" w:rsidTr="00547111">
        <w:tc>
          <w:tcPr>
            <w:tcW w:w="2694" w:type="dxa"/>
            <w:gridSpan w:val="2"/>
            <w:tcBorders>
              <w:left w:val="single" w:sz="4" w:space="0" w:color="auto"/>
            </w:tcBorders>
          </w:tcPr>
          <w:p w14:paraId="49433147" w14:textId="77777777" w:rsidR="00D64D62" w:rsidRDefault="00D64D62" w:rsidP="00D64D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9275C2" w14:textId="77777777" w:rsidR="00D64D62" w:rsidRDefault="00D64D62" w:rsidP="00D64D62">
            <w:pPr>
              <w:pStyle w:val="CRCoverPage"/>
              <w:spacing w:after="0"/>
              <w:ind w:left="100"/>
              <w:rPr>
                <w:noProof/>
              </w:rPr>
            </w:pPr>
            <w:r>
              <w:rPr>
                <w:noProof/>
              </w:rPr>
              <w:t xml:space="preserve">Add definitions and abbreviations for cNRF, pNRF, cPLMN and pPLMN. </w:t>
            </w:r>
          </w:p>
          <w:p w14:paraId="20BC551E" w14:textId="77777777" w:rsidR="00D64D62" w:rsidRDefault="00D64D62" w:rsidP="00D64D62">
            <w:pPr>
              <w:pStyle w:val="CRCoverPage"/>
              <w:spacing w:after="0"/>
              <w:ind w:left="100"/>
              <w:rPr>
                <w:noProof/>
              </w:rPr>
            </w:pPr>
            <w:r>
              <w:rPr>
                <w:noProof/>
              </w:rPr>
              <w:t xml:space="preserve">Update input parameter name for </w:t>
            </w:r>
            <w:proofErr w:type="spellStart"/>
            <w:r w:rsidRPr="007B2410">
              <w:t>Nnrf_</w:t>
            </w:r>
            <w:r>
              <w:t>AccessToken_Get</w:t>
            </w:r>
            <w:proofErr w:type="spellEnd"/>
            <w:r>
              <w:t xml:space="preserve"> Service Operation to be aligned with stage 3 TS 29.510 API description.</w:t>
            </w:r>
          </w:p>
          <w:p w14:paraId="741A17DE" w14:textId="77777777" w:rsidR="00D64D62" w:rsidRDefault="00D64D62" w:rsidP="00D64D62">
            <w:pPr>
              <w:pStyle w:val="CRCoverPage"/>
              <w:spacing w:after="0"/>
              <w:ind w:left="100"/>
              <w:rPr>
                <w:noProof/>
              </w:rPr>
            </w:pPr>
          </w:p>
          <w:p w14:paraId="281293CA" w14:textId="77777777" w:rsidR="00D64D62" w:rsidRDefault="00D64D62" w:rsidP="00D64D62">
            <w:pPr>
              <w:pStyle w:val="CRCoverPage"/>
              <w:spacing w:after="0"/>
              <w:ind w:left="100"/>
              <w:rPr>
                <w:noProof/>
              </w:rPr>
            </w:pPr>
            <w:r>
              <w:rPr>
                <w:noProof/>
              </w:rPr>
              <w:t>A</w:t>
            </w:r>
            <w:r w:rsidRPr="00F14A83">
              <w:rPr>
                <w:noProof/>
              </w:rPr>
              <w:t xml:space="preserve">dd a general description for </w:t>
            </w:r>
            <w:r>
              <w:rPr>
                <w:noProof/>
              </w:rPr>
              <w:t>s</w:t>
            </w:r>
            <w:r w:rsidRPr="00F14A83">
              <w:rPr>
                <w:noProof/>
              </w:rPr>
              <w:t>ervice access authorization in inter-PLMN interconnect scenarios</w:t>
            </w:r>
            <w:r>
              <w:rPr>
                <w:noProof/>
              </w:rPr>
              <w:t>,</w:t>
            </w:r>
            <w:r w:rsidRPr="00F14A83">
              <w:rPr>
                <w:noProof/>
              </w:rPr>
              <w:t xml:space="preserve"> and clarify existing </w:t>
            </w:r>
            <w:r>
              <w:rPr>
                <w:noProof/>
              </w:rPr>
              <w:t>"</w:t>
            </w:r>
            <w:r w:rsidRPr="00F14A83">
              <w:rPr>
                <w:noProof/>
              </w:rPr>
              <w:t>13.4.1.2 Service access authorization in roaming scenarios</w:t>
            </w:r>
            <w:r>
              <w:rPr>
                <w:noProof/>
              </w:rPr>
              <w:t>"</w:t>
            </w:r>
            <w:r w:rsidRPr="00F14A83">
              <w:rPr>
                <w:noProof/>
              </w:rPr>
              <w:t xml:space="preserve"> </w:t>
            </w:r>
            <w:r>
              <w:rPr>
                <w:noProof/>
              </w:rPr>
              <w:t>a</w:t>
            </w:r>
            <w:r w:rsidRPr="00F14A83">
              <w:rPr>
                <w:noProof/>
              </w:rPr>
              <w:t xml:space="preserve">s an example </w:t>
            </w:r>
            <w:r>
              <w:rPr>
                <w:noProof/>
              </w:rPr>
              <w:t xml:space="preserve">of </w:t>
            </w:r>
            <w:r w:rsidRPr="00F14A83">
              <w:rPr>
                <w:noProof/>
              </w:rPr>
              <w:t>inter-PLMN interconnect scenario.</w:t>
            </w:r>
          </w:p>
          <w:p w14:paraId="31C656EC" w14:textId="77777777" w:rsidR="00D64D62" w:rsidRDefault="00D64D62" w:rsidP="00D64D62">
            <w:pPr>
              <w:pStyle w:val="CRCoverPage"/>
              <w:spacing w:after="0"/>
              <w:ind w:left="100"/>
              <w:rPr>
                <w:noProof/>
              </w:rPr>
            </w:pPr>
          </w:p>
        </w:tc>
      </w:tr>
      <w:tr w:rsidR="00D64D62" w14:paraId="1F886379" w14:textId="77777777" w:rsidTr="00547111">
        <w:tc>
          <w:tcPr>
            <w:tcW w:w="2694" w:type="dxa"/>
            <w:gridSpan w:val="2"/>
            <w:tcBorders>
              <w:left w:val="single" w:sz="4" w:space="0" w:color="auto"/>
            </w:tcBorders>
          </w:tcPr>
          <w:p w14:paraId="4D989623" w14:textId="77777777" w:rsidR="00D64D62" w:rsidRDefault="00D64D62" w:rsidP="00D64D62">
            <w:pPr>
              <w:pStyle w:val="CRCoverPage"/>
              <w:spacing w:after="0"/>
              <w:rPr>
                <w:b/>
                <w:i/>
                <w:noProof/>
                <w:sz w:val="8"/>
                <w:szCs w:val="8"/>
              </w:rPr>
            </w:pPr>
          </w:p>
        </w:tc>
        <w:tc>
          <w:tcPr>
            <w:tcW w:w="6946" w:type="dxa"/>
            <w:gridSpan w:val="9"/>
            <w:tcBorders>
              <w:right w:val="single" w:sz="4" w:space="0" w:color="auto"/>
            </w:tcBorders>
          </w:tcPr>
          <w:p w14:paraId="71C4A204" w14:textId="77777777" w:rsidR="00D64D62" w:rsidRDefault="00D64D62" w:rsidP="00D64D62">
            <w:pPr>
              <w:pStyle w:val="CRCoverPage"/>
              <w:spacing w:after="0"/>
              <w:rPr>
                <w:noProof/>
                <w:sz w:val="8"/>
                <w:szCs w:val="8"/>
              </w:rPr>
            </w:pPr>
          </w:p>
        </w:tc>
      </w:tr>
      <w:tr w:rsidR="00D64D62" w14:paraId="678D7BF9" w14:textId="77777777" w:rsidTr="00547111">
        <w:tc>
          <w:tcPr>
            <w:tcW w:w="2694" w:type="dxa"/>
            <w:gridSpan w:val="2"/>
            <w:tcBorders>
              <w:left w:val="single" w:sz="4" w:space="0" w:color="auto"/>
              <w:bottom w:val="single" w:sz="4" w:space="0" w:color="auto"/>
            </w:tcBorders>
          </w:tcPr>
          <w:p w14:paraId="4E5CE1B6" w14:textId="77777777" w:rsidR="00D64D62" w:rsidRDefault="00D64D62" w:rsidP="00D64D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04721" w14:textId="77777777" w:rsidR="00163537" w:rsidRDefault="00163537" w:rsidP="00163537">
            <w:pPr>
              <w:pStyle w:val="CRCoverPage"/>
              <w:spacing w:after="0"/>
              <w:ind w:left="100"/>
              <w:rPr>
                <w:noProof/>
              </w:rPr>
            </w:pPr>
            <w:r>
              <w:rPr>
                <w:noProof/>
              </w:rPr>
              <w:t xml:space="preserve">Usage of access token request for some UE mobility scenarios are not specified. </w:t>
            </w:r>
          </w:p>
          <w:p w14:paraId="5C4BEB44" w14:textId="4005800D" w:rsidR="00D64D62" w:rsidRDefault="00163537" w:rsidP="00163537">
            <w:pPr>
              <w:pStyle w:val="CRCoverPage"/>
              <w:spacing w:after="0"/>
              <w:ind w:left="100"/>
              <w:rPr>
                <w:noProof/>
              </w:rPr>
            </w:pPr>
            <w:r>
              <w:rPr>
                <w:noProof/>
              </w:rPr>
              <w:t xml:space="preserve">Roaming when OAuth 2.0 is enabled may not work for these use cases, for example, </w:t>
            </w:r>
            <w:r w:rsidRPr="00D401CB">
              <w:rPr>
                <w:noProof/>
              </w:rPr>
              <w:t>UE mobility between two VPLMNs</w:t>
            </w:r>
            <w:r>
              <w:rPr>
                <w:noProof/>
              </w:rPr>
              <w:t xml:space="preserve"> and UE mobiliy from VPLMN to HPLMN.</w:t>
            </w:r>
          </w:p>
        </w:tc>
      </w:tr>
      <w:tr w:rsidR="00D64D62" w14:paraId="034AF533" w14:textId="77777777" w:rsidTr="00547111">
        <w:tc>
          <w:tcPr>
            <w:tcW w:w="2694" w:type="dxa"/>
            <w:gridSpan w:val="2"/>
          </w:tcPr>
          <w:p w14:paraId="39D9EB5B" w14:textId="77777777" w:rsidR="00D64D62" w:rsidRDefault="00D64D62" w:rsidP="00D64D62">
            <w:pPr>
              <w:pStyle w:val="CRCoverPage"/>
              <w:spacing w:after="0"/>
              <w:rPr>
                <w:b/>
                <w:i/>
                <w:noProof/>
                <w:sz w:val="8"/>
                <w:szCs w:val="8"/>
              </w:rPr>
            </w:pPr>
          </w:p>
        </w:tc>
        <w:tc>
          <w:tcPr>
            <w:tcW w:w="6946" w:type="dxa"/>
            <w:gridSpan w:val="9"/>
          </w:tcPr>
          <w:p w14:paraId="7826CB1C" w14:textId="77777777" w:rsidR="00D64D62" w:rsidRDefault="00D64D62" w:rsidP="00D64D62">
            <w:pPr>
              <w:pStyle w:val="CRCoverPage"/>
              <w:spacing w:after="0"/>
              <w:rPr>
                <w:noProof/>
                <w:sz w:val="8"/>
                <w:szCs w:val="8"/>
              </w:rPr>
            </w:pPr>
          </w:p>
        </w:tc>
      </w:tr>
      <w:tr w:rsidR="00D64D62" w14:paraId="6A17D7AC" w14:textId="77777777" w:rsidTr="00547111">
        <w:tc>
          <w:tcPr>
            <w:tcW w:w="2694" w:type="dxa"/>
            <w:gridSpan w:val="2"/>
            <w:tcBorders>
              <w:top w:val="single" w:sz="4" w:space="0" w:color="auto"/>
              <w:left w:val="single" w:sz="4" w:space="0" w:color="auto"/>
            </w:tcBorders>
          </w:tcPr>
          <w:p w14:paraId="6DAD5B19" w14:textId="77777777" w:rsidR="00D64D62" w:rsidRDefault="00D64D62" w:rsidP="00D64D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001AE" w:rsidR="00D64D62" w:rsidRDefault="00145712" w:rsidP="00D64D62">
            <w:pPr>
              <w:pStyle w:val="CRCoverPage"/>
              <w:spacing w:after="0"/>
              <w:ind w:left="100"/>
              <w:rPr>
                <w:noProof/>
              </w:rPr>
            </w:pPr>
            <w:r>
              <w:rPr>
                <w:noProof/>
              </w:rPr>
              <w:t>3.1, 3.2, 13.4.1.1A (new), 14.3.2</w:t>
            </w:r>
          </w:p>
        </w:tc>
      </w:tr>
      <w:tr w:rsidR="00D64D62" w14:paraId="56E1E6C3" w14:textId="77777777" w:rsidTr="00547111">
        <w:tc>
          <w:tcPr>
            <w:tcW w:w="2694" w:type="dxa"/>
            <w:gridSpan w:val="2"/>
            <w:tcBorders>
              <w:left w:val="single" w:sz="4" w:space="0" w:color="auto"/>
            </w:tcBorders>
          </w:tcPr>
          <w:p w14:paraId="2FB9DE77" w14:textId="77777777" w:rsidR="00D64D62" w:rsidRDefault="00D64D62" w:rsidP="00D64D62">
            <w:pPr>
              <w:pStyle w:val="CRCoverPage"/>
              <w:spacing w:after="0"/>
              <w:rPr>
                <w:b/>
                <w:i/>
                <w:noProof/>
                <w:sz w:val="8"/>
                <w:szCs w:val="8"/>
              </w:rPr>
            </w:pPr>
          </w:p>
        </w:tc>
        <w:tc>
          <w:tcPr>
            <w:tcW w:w="6946" w:type="dxa"/>
            <w:gridSpan w:val="9"/>
            <w:tcBorders>
              <w:right w:val="single" w:sz="4" w:space="0" w:color="auto"/>
            </w:tcBorders>
          </w:tcPr>
          <w:p w14:paraId="0898542D" w14:textId="77777777" w:rsidR="00D64D62" w:rsidRDefault="00D64D62" w:rsidP="00D64D62">
            <w:pPr>
              <w:pStyle w:val="CRCoverPage"/>
              <w:spacing w:after="0"/>
              <w:rPr>
                <w:noProof/>
                <w:sz w:val="8"/>
                <w:szCs w:val="8"/>
              </w:rPr>
            </w:pPr>
          </w:p>
        </w:tc>
      </w:tr>
      <w:tr w:rsidR="00D64D62" w14:paraId="76F95A8B" w14:textId="77777777" w:rsidTr="00547111">
        <w:tc>
          <w:tcPr>
            <w:tcW w:w="2694" w:type="dxa"/>
            <w:gridSpan w:val="2"/>
            <w:tcBorders>
              <w:left w:val="single" w:sz="4" w:space="0" w:color="auto"/>
            </w:tcBorders>
          </w:tcPr>
          <w:p w14:paraId="335EAB52" w14:textId="77777777" w:rsidR="00D64D62" w:rsidRDefault="00D64D62" w:rsidP="00D64D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4D62" w:rsidRDefault="00D64D62" w:rsidP="00D64D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4D62" w:rsidRDefault="00D64D62" w:rsidP="00D64D62">
            <w:pPr>
              <w:pStyle w:val="CRCoverPage"/>
              <w:spacing w:after="0"/>
              <w:jc w:val="center"/>
              <w:rPr>
                <w:b/>
                <w:caps/>
                <w:noProof/>
              </w:rPr>
            </w:pPr>
            <w:r>
              <w:rPr>
                <w:b/>
                <w:caps/>
                <w:noProof/>
              </w:rPr>
              <w:t>N</w:t>
            </w:r>
          </w:p>
        </w:tc>
        <w:tc>
          <w:tcPr>
            <w:tcW w:w="2977" w:type="dxa"/>
            <w:gridSpan w:val="4"/>
          </w:tcPr>
          <w:p w14:paraId="304CCBCB" w14:textId="77777777" w:rsidR="00D64D62" w:rsidRDefault="00D64D62" w:rsidP="00D64D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4D62" w:rsidRDefault="00D64D62" w:rsidP="00D64D62">
            <w:pPr>
              <w:pStyle w:val="CRCoverPage"/>
              <w:spacing w:after="0"/>
              <w:ind w:left="99"/>
              <w:rPr>
                <w:noProof/>
              </w:rPr>
            </w:pPr>
          </w:p>
        </w:tc>
      </w:tr>
      <w:tr w:rsidR="00D64D62" w14:paraId="34ACE2EB" w14:textId="77777777" w:rsidTr="00547111">
        <w:tc>
          <w:tcPr>
            <w:tcW w:w="2694" w:type="dxa"/>
            <w:gridSpan w:val="2"/>
            <w:tcBorders>
              <w:left w:val="single" w:sz="4" w:space="0" w:color="auto"/>
            </w:tcBorders>
          </w:tcPr>
          <w:p w14:paraId="571382F3" w14:textId="77777777" w:rsidR="00D64D62" w:rsidRDefault="00D64D62" w:rsidP="00D64D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4D62" w:rsidRDefault="00D64D62" w:rsidP="00D64D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80ECD" w:rsidR="00D64D62" w:rsidRDefault="00145712" w:rsidP="00D64D62">
            <w:pPr>
              <w:pStyle w:val="CRCoverPage"/>
              <w:spacing w:after="0"/>
              <w:jc w:val="center"/>
              <w:rPr>
                <w:b/>
                <w:caps/>
                <w:noProof/>
              </w:rPr>
            </w:pPr>
            <w:r>
              <w:rPr>
                <w:b/>
                <w:caps/>
                <w:noProof/>
              </w:rPr>
              <w:t>X</w:t>
            </w:r>
          </w:p>
        </w:tc>
        <w:tc>
          <w:tcPr>
            <w:tcW w:w="2977" w:type="dxa"/>
            <w:gridSpan w:val="4"/>
          </w:tcPr>
          <w:p w14:paraId="7DB274D8" w14:textId="77777777" w:rsidR="00D64D62" w:rsidRDefault="00D64D62" w:rsidP="00D64D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4D62" w:rsidRDefault="00D64D62" w:rsidP="00D64D62">
            <w:pPr>
              <w:pStyle w:val="CRCoverPage"/>
              <w:spacing w:after="0"/>
              <w:ind w:left="99"/>
              <w:rPr>
                <w:noProof/>
              </w:rPr>
            </w:pPr>
            <w:r>
              <w:rPr>
                <w:noProof/>
              </w:rPr>
              <w:t xml:space="preserve">TS/TR ... CR ... </w:t>
            </w:r>
          </w:p>
        </w:tc>
      </w:tr>
      <w:tr w:rsidR="00D64D62" w14:paraId="446DDBAC" w14:textId="77777777" w:rsidTr="00547111">
        <w:tc>
          <w:tcPr>
            <w:tcW w:w="2694" w:type="dxa"/>
            <w:gridSpan w:val="2"/>
            <w:tcBorders>
              <w:left w:val="single" w:sz="4" w:space="0" w:color="auto"/>
            </w:tcBorders>
          </w:tcPr>
          <w:p w14:paraId="678A1AA6" w14:textId="77777777" w:rsidR="00D64D62" w:rsidRDefault="00D64D62" w:rsidP="00D64D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4D62" w:rsidRDefault="00D64D62" w:rsidP="00D64D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ECCCE1" w:rsidR="00D64D62" w:rsidRDefault="00145712" w:rsidP="00D64D62">
            <w:pPr>
              <w:pStyle w:val="CRCoverPage"/>
              <w:spacing w:after="0"/>
              <w:jc w:val="center"/>
              <w:rPr>
                <w:b/>
                <w:caps/>
                <w:noProof/>
              </w:rPr>
            </w:pPr>
            <w:r>
              <w:rPr>
                <w:b/>
                <w:caps/>
                <w:noProof/>
              </w:rPr>
              <w:t>X</w:t>
            </w:r>
          </w:p>
        </w:tc>
        <w:tc>
          <w:tcPr>
            <w:tcW w:w="2977" w:type="dxa"/>
            <w:gridSpan w:val="4"/>
          </w:tcPr>
          <w:p w14:paraId="1A4306D9" w14:textId="77777777" w:rsidR="00D64D62" w:rsidRDefault="00D64D62" w:rsidP="00D64D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4D62" w:rsidRDefault="00D64D62" w:rsidP="00D64D62">
            <w:pPr>
              <w:pStyle w:val="CRCoverPage"/>
              <w:spacing w:after="0"/>
              <w:ind w:left="99"/>
              <w:rPr>
                <w:noProof/>
              </w:rPr>
            </w:pPr>
            <w:r>
              <w:rPr>
                <w:noProof/>
              </w:rPr>
              <w:t xml:space="preserve">TS/TR ... CR ... </w:t>
            </w:r>
          </w:p>
        </w:tc>
      </w:tr>
      <w:tr w:rsidR="00D64D62" w14:paraId="55C714D2" w14:textId="77777777" w:rsidTr="00547111">
        <w:tc>
          <w:tcPr>
            <w:tcW w:w="2694" w:type="dxa"/>
            <w:gridSpan w:val="2"/>
            <w:tcBorders>
              <w:left w:val="single" w:sz="4" w:space="0" w:color="auto"/>
            </w:tcBorders>
          </w:tcPr>
          <w:p w14:paraId="45913E62" w14:textId="77777777" w:rsidR="00D64D62" w:rsidRDefault="00D64D62" w:rsidP="00D64D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4D62" w:rsidRDefault="00D64D62" w:rsidP="00D64D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7C97B3" w:rsidR="00D64D62" w:rsidRDefault="00145712" w:rsidP="00D64D62">
            <w:pPr>
              <w:pStyle w:val="CRCoverPage"/>
              <w:spacing w:after="0"/>
              <w:jc w:val="center"/>
              <w:rPr>
                <w:b/>
                <w:caps/>
                <w:noProof/>
              </w:rPr>
            </w:pPr>
            <w:r>
              <w:rPr>
                <w:b/>
                <w:caps/>
                <w:noProof/>
              </w:rPr>
              <w:t>X</w:t>
            </w:r>
          </w:p>
        </w:tc>
        <w:tc>
          <w:tcPr>
            <w:tcW w:w="2977" w:type="dxa"/>
            <w:gridSpan w:val="4"/>
          </w:tcPr>
          <w:p w14:paraId="1B4FF921" w14:textId="77777777" w:rsidR="00D64D62" w:rsidRDefault="00D64D62" w:rsidP="00D64D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4D62" w:rsidRDefault="00D64D62" w:rsidP="00D64D62">
            <w:pPr>
              <w:pStyle w:val="CRCoverPage"/>
              <w:spacing w:after="0"/>
              <w:ind w:left="99"/>
              <w:rPr>
                <w:noProof/>
              </w:rPr>
            </w:pPr>
            <w:r>
              <w:rPr>
                <w:noProof/>
              </w:rPr>
              <w:t xml:space="preserve">TS/TR ... CR ... </w:t>
            </w:r>
          </w:p>
        </w:tc>
      </w:tr>
      <w:tr w:rsidR="00D64D62" w14:paraId="60DF82CC" w14:textId="77777777" w:rsidTr="008863B9">
        <w:tc>
          <w:tcPr>
            <w:tcW w:w="2694" w:type="dxa"/>
            <w:gridSpan w:val="2"/>
            <w:tcBorders>
              <w:left w:val="single" w:sz="4" w:space="0" w:color="auto"/>
            </w:tcBorders>
          </w:tcPr>
          <w:p w14:paraId="517696CD" w14:textId="77777777" w:rsidR="00D64D62" w:rsidRDefault="00D64D62" w:rsidP="00D64D62">
            <w:pPr>
              <w:pStyle w:val="CRCoverPage"/>
              <w:spacing w:after="0"/>
              <w:rPr>
                <w:b/>
                <w:i/>
                <w:noProof/>
              </w:rPr>
            </w:pPr>
          </w:p>
        </w:tc>
        <w:tc>
          <w:tcPr>
            <w:tcW w:w="6946" w:type="dxa"/>
            <w:gridSpan w:val="9"/>
            <w:tcBorders>
              <w:right w:val="single" w:sz="4" w:space="0" w:color="auto"/>
            </w:tcBorders>
          </w:tcPr>
          <w:p w14:paraId="4D84207F" w14:textId="77777777" w:rsidR="00D64D62" w:rsidRDefault="00D64D62" w:rsidP="00D64D62">
            <w:pPr>
              <w:pStyle w:val="CRCoverPage"/>
              <w:spacing w:after="0"/>
              <w:rPr>
                <w:noProof/>
              </w:rPr>
            </w:pPr>
          </w:p>
        </w:tc>
      </w:tr>
      <w:tr w:rsidR="00D64D62" w14:paraId="556B87B6" w14:textId="77777777" w:rsidTr="008863B9">
        <w:tc>
          <w:tcPr>
            <w:tcW w:w="2694" w:type="dxa"/>
            <w:gridSpan w:val="2"/>
            <w:tcBorders>
              <w:left w:val="single" w:sz="4" w:space="0" w:color="auto"/>
              <w:bottom w:val="single" w:sz="4" w:space="0" w:color="auto"/>
            </w:tcBorders>
          </w:tcPr>
          <w:p w14:paraId="79A9C411" w14:textId="77777777" w:rsidR="00D64D62" w:rsidRDefault="00D64D62" w:rsidP="00D64D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4D62" w:rsidRDefault="00D64D62" w:rsidP="00D64D62">
            <w:pPr>
              <w:pStyle w:val="CRCoverPage"/>
              <w:spacing w:after="0"/>
              <w:ind w:left="100"/>
              <w:rPr>
                <w:noProof/>
              </w:rPr>
            </w:pPr>
          </w:p>
        </w:tc>
      </w:tr>
      <w:tr w:rsidR="00D64D62" w:rsidRPr="008863B9" w14:paraId="45BFE792" w14:textId="77777777" w:rsidTr="008863B9">
        <w:tc>
          <w:tcPr>
            <w:tcW w:w="2694" w:type="dxa"/>
            <w:gridSpan w:val="2"/>
            <w:tcBorders>
              <w:top w:val="single" w:sz="4" w:space="0" w:color="auto"/>
              <w:bottom w:val="single" w:sz="4" w:space="0" w:color="auto"/>
            </w:tcBorders>
          </w:tcPr>
          <w:p w14:paraId="194242DD" w14:textId="77777777" w:rsidR="00D64D62" w:rsidRPr="008863B9" w:rsidRDefault="00D64D62" w:rsidP="00D64D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4D62" w:rsidRPr="008863B9" w:rsidRDefault="00D64D62" w:rsidP="00D64D62">
            <w:pPr>
              <w:pStyle w:val="CRCoverPage"/>
              <w:spacing w:after="0"/>
              <w:ind w:left="100"/>
              <w:rPr>
                <w:noProof/>
                <w:sz w:val="8"/>
                <w:szCs w:val="8"/>
              </w:rPr>
            </w:pPr>
          </w:p>
        </w:tc>
      </w:tr>
      <w:tr w:rsidR="00D64D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4D62" w:rsidRDefault="00D64D62" w:rsidP="00D64D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4D62" w:rsidRDefault="00D64D62" w:rsidP="00D64D6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78191E" w14:textId="77777777" w:rsidR="000D1F92" w:rsidRDefault="000D1F92" w:rsidP="000D1F92">
      <w:pPr>
        <w:pStyle w:val="Heading3"/>
        <w:jc w:val="center"/>
        <w:rPr>
          <w:color w:val="00B0F0"/>
          <w:sz w:val="40"/>
          <w:szCs w:val="28"/>
        </w:rPr>
      </w:pPr>
      <w:bookmarkStart w:id="1" w:name="_Toc19634551"/>
      <w:bookmarkStart w:id="2" w:name="_Toc26875607"/>
      <w:bookmarkStart w:id="3" w:name="_Toc35528357"/>
      <w:bookmarkStart w:id="4" w:name="_Toc35533118"/>
      <w:bookmarkStart w:id="5" w:name="_Toc45028460"/>
      <w:bookmarkStart w:id="6" w:name="_Toc45274125"/>
      <w:bookmarkStart w:id="7" w:name="_Toc45274712"/>
      <w:bookmarkStart w:id="8" w:name="_Toc51167969"/>
      <w:bookmarkStart w:id="9" w:name="_Toc106197476"/>
      <w:r>
        <w:rPr>
          <w:color w:val="00B0F0"/>
          <w:sz w:val="40"/>
          <w:szCs w:val="28"/>
        </w:rPr>
        <w:lastRenderedPageBreak/>
        <w:t>*** BEGIN CHANGES 1 ***</w:t>
      </w:r>
    </w:p>
    <w:p w14:paraId="256B1538" w14:textId="77777777" w:rsidR="007B538C" w:rsidRPr="007B0C8B" w:rsidRDefault="007B538C" w:rsidP="007B538C">
      <w:pPr>
        <w:pStyle w:val="Heading2"/>
      </w:pPr>
      <w:r w:rsidRPr="007B0C8B">
        <w:t>3.1</w:t>
      </w:r>
      <w:r w:rsidRPr="007B0C8B">
        <w:tab/>
        <w:t>Definitions</w:t>
      </w:r>
      <w:bookmarkEnd w:id="1"/>
      <w:bookmarkEnd w:id="2"/>
      <w:bookmarkEnd w:id="3"/>
      <w:bookmarkEnd w:id="4"/>
      <w:bookmarkEnd w:id="5"/>
      <w:bookmarkEnd w:id="6"/>
      <w:bookmarkEnd w:id="7"/>
      <w:bookmarkEnd w:id="8"/>
      <w:bookmarkEnd w:id="9"/>
    </w:p>
    <w:p w14:paraId="1819BBE5" w14:textId="77777777" w:rsidR="007B538C" w:rsidRPr="007B0C8B" w:rsidRDefault="007B538C" w:rsidP="007B538C">
      <w:r w:rsidRPr="007B0C8B">
        <w:t xml:space="preserve">For the purposes of the present document, the terms and definitions given in </w:t>
      </w:r>
      <w:bookmarkStart w:id="10" w:name="OLE_LINK6"/>
      <w:bookmarkStart w:id="11" w:name="OLE_LINK7"/>
      <w:bookmarkStart w:id="12" w:name="OLE_LINK8"/>
      <w:r w:rsidRPr="007B0C8B">
        <w:t xml:space="preserve">3GPP </w:t>
      </w:r>
      <w:bookmarkEnd w:id="10"/>
      <w:bookmarkEnd w:id="11"/>
      <w:bookmarkEnd w:id="12"/>
      <w:r w:rsidRPr="007B0C8B">
        <w:t>TR 21.905 [1] and the following apply. A term defined in the present document takes precedence over the definition of the same term, if any, in 3GPP TR 21.905 [1].</w:t>
      </w:r>
    </w:p>
    <w:p w14:paraId="2E49FCA9" w14:textId="77777777" w:rsidR="007B538C" w:rsidRDefault="007B538C" w:rsidP="007B538C">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676EA946" w14:textId="77777777" w:rsidR="007B538C" w:rsidRPr="007B0C8B" w:rsidRDefault="007B538C" w:rsidP="007B538C">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1B60C005" w14:textId="77777777" w:rsidR="007B538C" w:rsidRPr="007B0C8B" w:rsidRDefault="007B538C" w:rsidP="007B538C">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69B32E45" w14:textId="77777777" w:rsidR="007B538C" w:rsidRPr="007B0C8B" w:rsidRDefault="007B538C" w:rsidP="007B538C">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UP Security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1A02FE96" w14:textId="77777777" w:rsidR="007B538C" w:rsidRDefault="007B538C" w:rsidP="007B538C">
      <w:pPr>
        <w:pStyle w:val="NO"/>
      </w:pPr>
      <w:r w:rsidRPr="007B0C8B">
        <w:t>NOTE</w:t>
      </w:r>
      <w:r>
        <w:t xml:space="preserve"> 3</w:t>
      </w:r>
      <w:r w:rsidRPr="007B0C8B">
        <w:t>:</w:t>
      </w:r>
      <w:r>
        <w:tab/>
      </w:r>
      <w:r w:rsidRPr="007B0C8B">
        <w:t>NH and NCC need to be stored also at the AMF during connected mode.</w:t>
      </w:r>
    </w:p>
    <w:p w14:paraId="7FED7B15" w14:textId="77777777" w:rsidR="007B538C" w:rsidRPr="007B0C8B" w:rsidRDefault="007B538C" w:rsidP="007B538C">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5497D67B" w14:textId="77777777" w:rsidR="007B538C" w:rsidRDefault="007B538C" w:rsidP="007B538C">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600BFE47" w14:textId="77777777" w:rsidR="007B538C" w:rsidRDefault="007B538C" w:rsidP="007B538C">
      <w:r w:rsidRPr="00EE50FE">
        <w:rPr>
          <w:b/>
        </w:rPr>
        <w:t>5G AS Secondary Cell security context</w:t>
      </w:r>
      <w:r w:rsidRPr="00EE50FE">
        <w:t xml:space="preserve">: </w:t>
      </w:r>
      <w:r>
        <w:t>T</w:t>
      </w:r>
      <w:r w:rsidRPr="00EE50FE">
        <w:t>he cryptographic keys at AS level for secondary cell with their identifiers, the identifier of the selected AS level cryptographic algorithms for secondary cell, the UP Security Policy at the network side, and counters used for replay protection.</w:t>
      </w:r>
    </w:p>
    <w:p w14:paraId="4726E294" w14:textId="77777777" w:rsidR="007B538C" w:rsidRDefault="007B538C" w:rsidP="007B538C">
      <w:r w:rsidRPr="00E30F15">
        <w:rPr>
          <w:b/>
        </w:rPr>
        <w:t xml:space="preserve">5G </w:t>
      </w:r>
      <w:bookmarkStart w:id="13" w:name="_Hlk525228083"/>
      <w:r w:rsidRPr="001E019B">
        <w:rPr>
          <w:b/>
        </w:rPr>
        <w:t>Home Environment</w:t>
      </w:r>
      <w:bookmarkEnd w:id="13"/>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39CF1A1D" w14:textId="77777777" w:rsidR="007B538C" w:rsidRPr="007B0C8B" w:rsidRDefault="007B538C" w:rsidP="007B538C">
      <w:pPr>
        <w:pStyle w:val="NO"/>
        <w:rPr>
          <w:b/>
        </w:rPr>
      </w:pPr>
      <w:r>
        <w:t xml:space="preserve">NOTE 3a: This vector is </w:t>
      </w:r>
      <w:r w:rsidRPr="007B0C8B">
        <w:t xml:space="preserve">received by the AUSF from the UDM/ARPF </w:t>
      </w:r>
      <w:r>
        <w:t xml:space="preserve">in the </w:t>
      </w:r>
      <w:proofErr w:type="spellStart"/>
      <w:r>
        <w:t>Nudm_Authentication_Get</w:t>
      </w:r>
      <w:proofErr w:type="spellEnd"/>
      <w:r>
        <w:t xml:space="preserve"> Response.</w:t>
      </w:r>
    </w:p>
    <w:p w14:paraId="592995E9" w14:textId="77777777" w:rsidR="007B538C" w:rsidRDefault="007B538C" w:rsidP="007B538C">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2B690182" w14:textId="77777777" w:rsidR="007B538C" w:rsidRPr="007B0C8B" w:rsidRDefault="007B538C" w:rsidP="007B538C">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766BA759" w14:textId="77777777" w:rsidR="007B538C" w:rsidRDefault="007B538C" w:rsidP="007B538C">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uplink and downlink NAS COUNT values. </w:t>
      </w:r>
    </w:p>
    <w:p w14:paraId="1AFFFA58" w14:textId="77777777" w:rsidR="007B538C" w:rsidRPr="007B0C8B" w:rsidRDefault="007B538C" w:rsidP="007B538C">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6933C2EE" w14:textId="77777777" w:rsidR="007B538C" w:rsidRDefault="007B538C" w:rsidP="007B538C">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01CA10D0" w14:textId="77777777" w:rsidR="007B538C" w:rsidRDefault="007B538C" w:rsidP="007B538C">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3FF3A1B4" w14:textId="77777777" w:rsidR="007B538C" w:rsidRDefault="007B538C" w:rsidP="007B538C">
      <w:r>
        <w:rPr>
          <w:b/>
        </w:rPr>
        <w:t>a</w:t>
      </w:r>
      <w:r w:rsidRPr="007B0C8B">
        <w:rPr>
          <w:b/>
        </w:rPr>
        <w:t>ctivation of security context:</w:t>
      </w:r>
      <w:r w:rsidRPr="007B0C8B">
        <w:t xml:space="preserve"> </w:t>
      </w:r>
      <w:r>
        <w:t>The</w:t>
      </w:r>
      <w:r w:rsidRPr="007B0C8B">
        <w:t xml:space="preserve"> process of taking a security context into use. </w:t>
      </w:r>
    </w:p>
    <w:p w14:paraId="008F3B55" w14:textId="77777777" w:rsidR="007B538C" w:rsidRDefault="007B538C" w:rsidP="007B538C">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11E3D432" w14:textId="77777777" w:rsidR="007B538C" w:rsidRDefault="007B538C" w:rsidP="007B538C">
      <w:r>
        <w:rPr>
          <w:b/>
        </w:rPr>
        <w:lastRenderedPageBreak/>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6C502B00" w14:textId="77777777" w:rsidR="007B538C" w:rsidRPr="007B0C8B" w:rsidRDefault="007B538C" w:rsidP="007B538C">
      <w:r w:rsidRPr="007E6CE1">
        <w:rPr>
          <w:b/>
        </w:rPr>
        <w:t>authentication data:</w:t>
      </w:r>
      <w:r>
        <w:t xml:space="preserve"> An </w:t>
      </w:r>
      <w:r w:rsidRPr="00B7079C">
        <w:t>authentication vector</w:t>
      </w:r>
      <w:r w:rsidRPr="001E019B">
        <w:rPr>
          <w:b/>
        </w:rPr>
        <w:t xml:space="preserve"> </w:t>
      </w:r>
      <w:r>
        <w:t>or transformed authentication vector.</w:t>
      </w:r>
    </w:p>
    <w:p w14:paraId="5A8E841D" w14:textId="77777777" w:rsidR="007B538C" w:rsidRDefault="007B538C" w:rsidP="007B538C">
      <w:r w:rsidRPr="001E019B">
        <w:rPr>
          <w:b/>
        </w:rPr>
        <w:t xml:space="preserve">authentication </w:t>
      </w:r>
      <w:r>
        <w:rPr>
          <w:b/>
        </w:rPr>
        <w:t>vector</w:t>
      </w:r>
      <w:r w:rsidRPr="001E019B">
        <w:rPr>
          <w:b/>
        </w:rPr>
        <w:t>:</w:t>
      </w:r>
      <w:r>
        <w:t xml:space="preserve"> A vector consisting of CK, IK, RAND, AUTN, and XRES.</w:t>
      </w:r>
    </w:p>
    <w:p w14:paraId="286F3E5A" w14:textId="77777777" w:rsidR="007B538C" w:rsidRDefault="007B538C" w:rsidP="007B538C">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4EB7D929" w14:textId="77777777" w:rsidR="007B538C" w:rsidRPr="007B0C8B" w:rsidRDefault="007B538C" w:rsidP="007B538C">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w:t>
      </w:r>
      <w:proofErr w:type="spellStart"/>
      <w:r w:rsidRPr="007B0C8B">
        <w:t>gNB</w:t>
      </w:r>
      <w:proofErr w:type="spellEnd"/>
      <w:r w:rsidRPr="007B0C8B">
        <w:t xml:space="preserve">. </w:t>
      </w:r>
    </w:p>
    <w:p w14:paraId="7E12EB42" w14:textId="77777777" w:rsidR="007B538C" w:rsidRDefault="007B538C" w:rsidP="007B538C">
      <w:r w:rsidRPr="00506A90">
        <w:rPr>
          <w:b/>
        </w:rPr>
        <w:t>CM-CONNECTED state:</w:t>
      </w:r>
      <w:r w:rsidRPr="007B0C8B">
        <w:t xml:space="preserve"> This is as defined in TS 23.501 [2]. </w:t>
      </w:r>
    </w:p>
    <w:p w14:paraId="36D83C5C" w14:textId="77777777" w:rsidR="007B538C" w:rsidRPr="007B0C8B" w:rsidRDefault="007B538C" w:rsidP="007B538C">
      <w:pPr>
        <w:pStyle w:val="NO"/>
      </w:pPr>
      <w:r>
        <w:t>NOTE5a:</w:t>
      </w:r>
      <w:r>
        <w:tab/>
      </w:r>
      <w:r w:rsidRPr="007B0C8B">
        <w:t>The term CM-CONNECTED state corresponds to the term 5GMM-CONNECTED mode used in TS 24.501 [35].</w:t>
      </w:r>
    </w:p>
    <w:p w14:paraId="20907927" w14:textId="77777777" w:rsidR="007B538C" w:rsidRDefault="007B538C" w:rsidP="007B538C">
      <w:r w:rsidRPr="00506A90">
        <w:rPr>
          <w:b/>
        </w:rPr>
        <w:t>CM-IDLE state:</w:t>
      </w:r>
      <w:r w:rsidRPr="007B0C8B">
        <w:t xml:space="preserve"> As defined in TS 23.501 [2]. </w:t>
      </w:r>
    </w:p>
    <w:p w14:paraId="61849DF0" w14:textId="77777777" w:rsidR="007B538C" w:rsidRDefault="007B538C" w:rsidP="007B538C">
      <w:pPr>
        <w:pStyle w:val="NO"/>
      </w:pPr>
      <w:r>
        <w:t>NOTE5b:</w:t>
      </w:r>
      <w:r>
        <w:tab/>
      </w:r>
      <w:r w:rsidRPr="007B0C8B">
        <w:t>The term CM-IDLE state corresponds to the term 5GMM-IDLE mode used in TS 24.501 [35].</w:t>
      </w:r>
    </w:p>
    <w:p w14:paraId="37ABF90C" w14:textId="4A36DD5B" w:rsidR="007B538C" w:rsidRDefault="007B538C" w:rsidP="007B538C">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0E4459C5" w14:textId="77777777" w:rsidR="00EB3000" w:rsidRDefault="00EB3000" w:rsidP="00EB3000">
      <w:pPr>
        <w:rPr>
          <w:ins w:id="14" w:author="Author"/>
        </w:rPr>
      </w:pPr>
      <w:ins w:id="15" w:author="Author">
        <w:r w:rsidRPr="009141E7">
          <w:rPr>
            <w:b/>
            <w:bCs/>
          </w:rPr>
          <w:t>consumer's NRF (</w:t>
        </w:r>
        <w:proofErr w:type="spellStart"/>
        <w:r w:rsidRPr="009141E7">
          <w:rPr>
            <w:b/>
            <w:bCs/>
          </w:rPr>
          <w:t>cNRF</w:t>
        </w:r>
        <w:proofErr w:type="spellEnd"/>
        <w:r w:rsidRPr="009141E7">
          <w:rPr>
            <w:b/>
            <w:bCs/>
          </w:rPr>
          <w:t>):</w:t>
        </w:r>
        <w:r>
          <w:t xml:space="preserve"> T</w:t>
        </w:r>
        <w:r w:rsidRPr="0039784D">
          <w:t xml:space="preserve">he </w:t>
        </w:r>
        <w:r>
          <w:t xml:space="preserve">NRF that authenticates the </w:t>
        </w:r>
        <w:r w:rsidRPr="0039784D">
          <w:t xml:space="preserve">service consumer NF </w:t>
        </w:r>
        <w:r>
          <w:t xml:space="preserve">and </w:t>
        </w:r>
        <w:r w:rsidRPr="0039784D">
          <w:t>resid</w:t>
        </w:r>
        <w:r>
          <w:t>es</w:t>
        </w:r>
        <w:r w:rsidRPr="0039784D">
          <w:t xml:space="preserve"> in the PLMN where the service consumer NF </w:t>
        </w:r>
        <w:r>
          <w:t>is located.</w:t>
        </w:r>
      </w:ins>
    </w:p>
    <w:p w14:paraId="35D6D8B5" w14:textId="704B3F2C" w:rsidR="00EB3000" w:rsidRDefault="00EB3000" w:rsidP="007B538C">
      <w:ins w:id="16" w:author="Author">
        <w:r w:rsidRPr="009141E7">
          <w:rPr>
            <w:b/>
            <w:bCs/>
          </w:rPr>
          <w:t>consumer's PLMN (</w:t>
        </w:r>
        <w:proofErr w:type="spellStart"/>
        <w:r w:rsidRPr="009141E7">
          <w:rPr>
            <w:b/>
            <w:bCs/>
          </w:rPr>
          <w:t>cPLMN</w:t>
        </w:r>
        <w:proofErr w:type="spellEnd"/>
        <w:r w:rsidRPr="009141E7">
          <w:rPr>
            <w:b/>
            <w:bCs/>
          </w:rPr>
          <w:t>):</w:t>
        </w:r>
        <w:r>
          <w:t xml:space="preserve"> The </w:t>
        </w:r>
        <w:r w:rsidRPr="0039784D">
          <w:t xml:space="preserve">PLMN where the service consumer NF </w:t>
        </w:r>
        <w:r>
          <w:t>is located.</w:t>
        </w:r>
      </w:ins>
    </w:p>
    <w:p w14:paraId="5B7E1AAC" w14:textId="77777777" w:rsidR="007B538C" w:rsidRDefault="007B538C" w:rsidP="007B538C">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0FD2261C" w14:textId="77777777" w:rsidR="007B538C" w:rsidRPr="00595FB5" w:rsidRDefault="007B538C" w:rsidP="007B538C">
      <w:r w:rsidRPr="00E315B3">
        <w:rPr>
          <w:rFonts w:eastAsia="SimSun"/>
          <w:b/>
          <w:bCs/>
        </w:rPr>
        <w:t>Credentials Holder:</w:t>
      </w:r>
      <w:r w:rsidRPr="00E315B3">
        <w:rPr>
          <w:rFonts w:eastAsia="SimSun"/>
        </w:rPr>
        <w:t xml:space="preserve"> As defined in TS 23.501 [2].</w:t>
      </w:r>
    </w:p>
    <w:p w14:paraId="0C0CA9B0" w14:textId="77777777" w:rsidR="007B538C" w:rsidRDefault="007B538C" w:rsidP="007B538C">
      <w:r>
        <w:rPr>
          <w:b/>
        </w:rPr>
        <w:t>c</w:t>
      </w:r>
      <w:r w:rsidRPr="007B0C8B">
        <w:rPr>
          <w:b/>
        </w:rPr>
        <w:t>urrent 5G security context:</w:t>
      </w:r>
      <w:r w:rsidRPr="007B0C8B">
        <w:t xml:space="preserve"> The security context which has been activated most recently. </w:t>
      </w:r>
    </w:p>
    <w:p w14:paraId="5CD66A2D" w14:textId="77777777" w:rsidR="007B538C" w:rsidRPr="007B0C8B" w:rsidRDefault="007B538C" w:rsidP="007B538C">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28B424C1" w14:textId="77777777" w:rsidR="007B538C" w:rsidRPr="00F165FC" w:rsidRDefault="007B538C" w:rsidP="007B538C">
      <w:pPr>
        <w:rPr>
          <w:rFonts w:eastAsia="SimSun"/>
          <w:b/>
        </w:rPr>
      </w:pPr>
      <w:r w:rsidRPr="00F165FC">
        <w:rPr>
          <w:rFonts w:eastAsia="SimSun"/>
          <w:b/>
        </w:rPr>
        <w:t xml:space="preserve">Default Credentials Server: </w:t>
      </w:r>
      <w:r w:rsidRPr="00F165FC">
        <w:rPr>
          <w:rFonts w:eastAsia="SimSun"/>
          <w:bCs/>
        </w:rPr>
        <w:t>As defined in TS 23.501[2].</w:t>
      </w:r>
    </w:p>
    <w:p w14:paraId="21F2C2E0" w14:textId="77777777" w:rsidR="007B538C" w:rsidRDefault="007B538C" w:rsidP="007B538C">
      <w:pPr>
        <w:rPr>
          <w:b/>
        </w:rPr>
      </w:pPr>
      <w:r w:rsidRPr="00F165FC">
        <w:rPr>
          <w:rFonts w:eastAsia="SimSun"/>
          <w:b/>
        </w:rPr>
        <w:t xml:space="preserve">Default UE credentials: </w:t>
      </w:r>
      <w:r w:rsidRPr="00F165FC">
        <w:rPr>
          <w:rFonts w:eastAsia="SimSun"/>
          <w:bCs/>
        </w:rPr>
        <w:t>As defined in TS 23.501[2].</w:t>
      </w:r>
    </w:p>
    <w:p w14:paraId="792ADF24" w14:textId="77777777" w:rsidR="007B538C" w:rsidRDefault="007B538C" w:rsidP="007B538C">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7CBF6B20" w14:textId="77777777" w:rsidR="007B538C" w:rsidRPr="007B0C8B" w:rsidRDefault="007B538C" w:rsidP="007B538C">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w:t>
      </w:r>
      <w:proofErr w:type="spellStart"/>
      <w:r w:rsidRPr="007B0C8B">
        <w:t>gNB</w:t>
      </w:r>
      <w:proofErr w:type="spellEnd"/>
      <w:r w:rsidRPr="007B0C8B">
        <w:t xml:space="preserve">. More specifically, n hop forward security refers to the property that a </w:t>
      </w:r>
      <w:proofErr w:type="spellStart"/>
      <w:r w:rsidRPr="007B0C8B">
        <w:t>gNB</w:t>
      </w:r>
      <w:proofErr w:type="spellEnd"/>
      <w:r w:rsidRPr="007B0C8B">
        <w:t xml:space="preserve"> is unable to compute keys that will be used between a UE and another </w:t>
      </w:r>
      <w:proofErr w:type="spellStart"/>
      <w:r w:rsidRPr="007B0C8B">
        <w:t>gNB</w:t>
      </w:r>
      <w:proofErr w:type="spellEnd"/>
      <w:r w:rsidRPr="007B0C8B">
        <w:t xml:space="preserve"> to which the UE is connected after n or more handovers (n=1 or more).</w:t>
      </w:r>
    </w:p>
    <w:p w14:paraId="567D9EFD" w14:textId="77777777" w:rsidR="007B538C" w:rsidRDefault="007B538C" w:rsidP="007B538C">
      <w:r>
        <w:rPr>
          <w:b/>
        </w:rPr>
        <w:t>f</w:t>
      </w:r>
      <w:r w:rsidRPr="007B0C8B">
        <w:rPr>
          <w:b/>
        </w:rPr>
        <w:t>ull native 5G security context:</w:t>
      </w:r>
      <w:r w:rsidRPr="007B0C8B">
        <w:t xml:space="preserve"> A native 5G security context for which the 5G NAS security context is full according to the above definition. </w:t>
      </w:r>
    </w:p>
    <w:p w14:paraId="2C492D33" w14:textId="77777777" w:rsidR="007B538C" w:rsidRDefault="007B538C" w:rsidP="007B538C">
      <w:pPr>
        <w:pStyle w:val="NO"/>
      </w:pPr>
      <w:r>
        <w:t>NOTE6a:</w:t>
      </w:r>
      <w:r>
        <w:tab/>
      </w:r>
      <w:r w:rsidRPr="007B0C8B">
        <w:t>A full native 5G security context is either in state "current" or state "non-current".</w:t>
      </w:r>
    </w:p>
    <w:p w14:paraId="0E57B67A" w14:textId="77777777" w:rsidR="007B538C" w:rsidRDefault="007B538C" w:rsidP="007B538C">
      <w:r>
        <w:rPr>
          <w:b/>
        </w:rPr>
        <w:t xml:space="preserve">Home Network Identifier: </w:t>
      </w:r>
      <w:r w:rsidRPr="00A3055B">
        <w:t>An identifier identifying the home network of the subscriber</w:t>
      </w:r>
      <w:r>
        <w:t>.</w:t>
      </w:r>
    </w:p>
    <w:p w14:paraId="56001B98" w14:textId="77777777" w:rsidR="007B538C" w:rsidRPr="00E87F28" w:rsidRDefault="007B538C" w:rsidP="007B538C">
      <w:pPr>
        <w:pStyle w:val="NO"/>
      </w:pPr>
      <w:r>
        <w:t>NOTE6b: D</w:t>
      </w:r>
      <w:r w:rsidRPr="00A3055B">
        <w:t>escribed in detail in TS 23.</w:t>
      </w:r>
      <w:r>
        <w:t>003</w:t>
      </w:r>
      <w:r w:rsidRPr="00A3055B">
        <w:t xml:space="preserve"> [19].</w:t>
      </w:r>
    </w:p>
    <w:p w14:paraId="5D2F75AD" w14:textId="77777777" w:rsidR="007B538C" w:rsidRDefault="007B538C" w:rsidP="007B538C">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00C2576D" w14:textId="77777777" w:rsidR="007B538C" w:rsidRDefault="007B538C" w:rsidP="007B538C">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3AA0A174" w14:textId="77777777" w:rsidR="007B538C" w:rsidRPr="00C61E94" w:rsidRDefault="007B538C" w:rsidP="007B538C">
      <w:pPr>
        <w:rPr>
          <w:lang w:eastAsia="ja-JP"/>
        </w:rPr>
      </w:pPr>
      <w:r w:rsidRPr="00C61E94">
        <w:rPr>
          <w:b/>
          <w:lang w:eastAsia="ja-JP"/>
        </w:rPr>
        <w:lastRenderedPageBreak/>
        <w:t>IAB-donor-CU</w:t>
      </w:r>
      <w:r w:rsidRPr="00C61E94">
        <w:rPr>
          <w:lang w:eastAsia="ja-JP"/>
        </w:rPr>
        <w:t>: As defined in TS 38.401</w:t>
      </w:r>
      <w:r>
        <w:rPr>
          <w:lang w:eastAsia="ja-JP"/>
        </w:rPr>
        <w:t xml:space="preserve"> [78]</w:t>
      </w:r>
      <w:r w:rsidRPr="00C61E94">
        <w:rPr>
          <w:lang w:eastAsia="ja-JP"/>
        </w:rPr>
        <w:t xml:space="preserve"> .</w:t>
      </w:r>
    </w:p>
    <w:p w14:paraId="3F5EA31A" w14:textId="77777777" w:rsidR="007B538C" w:rsidRPr="00C61E94" w:rsidRDefault="007B538C" w:rsidP="007B538C">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2CA3F816" w14:textId="77777777" w:rsidR="007B538C" w:rsidRPr="00C61E94" w:rsidRDefault="007B538C" w:rsidP="007B538C">
      <w:pPr>
        <w:rPr>
          <w:lang w:eastAsia="ja-JP"/>
        </w:rPr>
      </w:pPr>
      <w:r w:rsidRPr="00C61E94">
        <w:rPr>
          <w:b/>
          <w:lang w:eastAsia="ja-JP"/>
        </w:rPr>
        <w:t>IAB-node</w:t>
      </w:r>
      <w:r w:rsidRPr="00C61E94">
        <w:rPr>
          <w:lang w:eastAsia="ja-JP"/>
        </w:rPr>
        <w:t>: As defined in TS 38.300 [52].</w:t>
      </w:r>
    </w:p>
    <w:p w14:paraId="29711D17" w14:textId="77777777" w:rsidR="007B538C" w:rsidRDefault="007B538C" w:rsidP="007B538C">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7375BE90" w14:textId="77777777" w:rsidR="007B538C" w:rsidRPr="007B0C8B" w:rsidRDefault="007B538C" w:rsidP="007B538C">
      <w:r>
        <w:rPr>
          <w:rFonts w:eastAsia="SimSun" w:hint="eastAsia"/>
          <w:b/>
          <w:bCs/>
          <w:lang w:val="en-US" w:eastAsia="zh-CN"/>
        </w:rPr>
        <w:t>IAB-UE</w:t>
      </w:r>
      <w:r>
        <w:rPr>
          <w:rFonts w:eastAsia="SimSun" w:hint="eastAsia"/>
          <w:lang w:val="en-US" w:eastAsia="zh-CN"/>
        </w:rPr>
        <w:t>: The function within an IAB node, which behaves as a UE.</w:t>
      </w:r>
    </w:p>
    <w:p w14:paraId="071C97E5" w14:textId="77777777" w:rsidR="007B538C" w:rsidRDefault="007B538C" w:rsidP="007B538C">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interworking and which is identified by mapped </w:t>
      </w:r>
      <w:proofErr w:type="spellStart"/>
      <w:r w:rsidRPr="007B0C8B">
        <w:t>ngKSI</w:t>
      </w:r>
      <w:proofErr w:type="spellEnd"/>
      <w:r w:rsidRPr="007B0C8B">
        <w:t>.</w:t>
      </w:r>
    </w:p>
    <w:p w14:paraId="6EFBF026" w14:textId="77777777" w:rsidR="007B538C" w:rsidRDefault="007B538C" w:rsidP="007B538C">
      <w:r w:rsidRPr="00426C1C">
        <w:rPr>
          <w:b/>
        </w:rPr>
        <w:t>Master node</w:t>
      </w:r>
      <w:r w:rsidRPr="00426C1C">
        <w:t>: As defined in TS 37.340 [51].</w:t>
      </w:r>
    </w:p>
    <w:p w14:paraId="5238D857" w14:textId="77777777" w:rsidR="007B538C" w:rsidRDefault="007B538C" w:rsidP="007B538C">
      <w:r>
        <w:rPr>
          <w:b/>
        </w:rPr>
        <w:t xml:space="preserve">N32-c connection: </w:t>
      </w:r>
      <w:r>
        <w:t xml:space="preserve">A TLS based connection between a SEPP in one PLMN and a SEPP in another PLMN. </w:t>
      </w:r>
    </w:p>
    <w:p w14:paraId="69D0693B" w14:textId="77777777" w:rsidR="007B538C" w:rsidRPr="00083618" w:rsidRDefault="007B538C" w:rsidP="007B538C">
      <w:pPr>
        <w:pStyle w:val="NO"/>
      </w:pPr>
      <w:r>
        <w:t>NOTE 6d:</w:t>
      </w:r>
      <w:r>
        <w:tab/>
        <w:t xml:space="preserve">This is a short-lived connection that is used between the SEPPs for </w:t>
      </w:r>
      <w:r w:rsidRPr="00966DBB">
        <w:t xml:space="preserve">negotiation of the N32-f protection mechanism, </w:t>
      </w:r>
      <w:r>
        <w:t xml:space="preserve">cipher suite and protection policy exchange, and error notifications. </w:t>
      </w:r>
      <w:r w:rsidRPr="00966DBB">
        <w:t>Every N32-f connection requires an N32-c connection that was established before establishing N32-f.</w:t>
      </w:r>
    </w:p>
    <w:p w14:paraId="7B61DE49" w14:textId="77777777" w:rsidR="007B538C" w:rsidRDefault="007B538C" w:rsidP="007B538C">
      <w:r>
        <w:rPr>
          <w:b/>
        </w:rPr>
        <w:t xml:space="preserve">N32-f connection: </w:t>
      </w:r>
      <w:r w:rsidRPr="00CF51CE">
        <w:t>L</w:t>
      </w:r>
      <w:r>
        <w:t xml:space="preserve">ogical connection that exists between a SEPP in one PLMN and a SEPP in another PLMN for exchange of protected HTTP messages. </w:t>
      </w:r>
    </w:p>
    <w:p w14:paraId="74999F43" w14:textId="77777777" w:rsidR="007B538C" w:rsidRPr="007B0C8B" w:rsidRDefault="007B538C" w:rsidP="007B538C">
      <w:pPr>
        <w:pStyle w:val="NO"/>
      </w:pPr>
      <w:r>
        <w:t>NOTE 6e:</w:t>
      </w:r>
      <w:r>
        <w:tab/>
        <w:t xml:space="preserve">When IPX providers are present in the path between the two SEPPs, an N32-f HTTP connection is setup on each hop towards the other SEPP. </w:t>
      </w:r>
    </w:p>
    <w:p w14:paraId="447FBA36" w14:textId="77777777" w:rsidR="007B538C" w:rsidRDefault="007B538C" w:rsidP="007B538C">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w:t>
      </w:r>
      <w:proofErr w:type="spellStart"/>
      <w:r w:rsidRPr="007B0C8B">
        <w:t>ngKSI</w:t>
      </w:r>
      <w:proofErr w:type="spellEnd"/>
      <w:r w:rsidRPr="007B0C8B">
        <w:t xml:space="preserve">. </w:t>
      </w:r>
    </w:p>
    <w:p w14:paraId="7317809B" w14:textId="77777777" w:rsidR="007B538C" w:rsidRDefault="007B538C" w:rsidP="007B538C">
      <w:r w:rsidRPr="00426C1C">
        <w:rPr>
          <w:b/>
          <w:bCs/>
        </w:rPr>
        <w:t>ng-</w:t>
      </w:r>
      <w:proofErr w:type="spellStart"/>
      <w:r w:rsidRPr="00426C1C">
        <w:rPr>
          <w:b/>
          <w:bCs/>
        </w:rPr>
        <w:t>eNB</w:t>
      </w:r>
      <w:proofErr w:type="spellEnd"/>
      <w:r w:rsidRPr="00426C1C">
        <w:t>: As defined in TS 38.300 [52].</w:t>
      </w:r>
    </w:p>
    <w:p w14:paraId="67ADB617" w14:textId="77777777" w:rsidR="007B538C" w:rsidRPr="007B0C8B" w:rsidRDefault="007B538C" w:rsidP="007B538C">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0E2F6CE5" w14:textId="77777777" w:rsidR="007B538C" w:rsidRDefault="007B538C" w:rsidP="007B538C">
      <w:r>
        <w:rPr>
          <w:b/>
        </w:rPr>
        <w:t>n</w:t>
      </w:r>
      <w:r w:rsidRPr="007B0C8B">
        <w:rPr>
          <w:b/>
        </w:rPr>
        <w:t>on-current 5G security context:</w:t>
      </w:r>
      <w:r w:rsidRPr="007B0C8B">
        <w:t xml:space="preserve"> A native 5G security context that is not the current one. </w:t>
      </w:r>
    </w:p>
    <w:p w14:paraId="4C714D2E" w14:textId="77777777" w:rsidR="007B538C" w:rsidRPr="007B0C8B" w:rsidRDefault="007B538C" w:rsidP="007B538C">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31AABC32" w14:textId="77777777" w:rsidR="007B538C" w:rsidRDefault="007B538C" w:rsidP="007B538C">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7E02A5DF" w14:textId="77777777" w:rsidR="007B538C" w:rsidRDefault="007B538C" w:rsidP="007B538C">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46A268CD" w14:textId="3406B39D" w:rsidR="007B538C" w:rsidRDefault="007B538C" w:rsidP="007B538C">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36090E4E" w14:textId="77777777" w:rsidR="001B63AA" w:rsidRDefault="001B63AA" w:rsidP="001B63AA">
      <w:pPr>
        <w:rPr>
          <w:ins w:id="17" w:author="Author"/>
        </w:rPr>
      </w:pPr>
      <w:ins w:id="18" w:author="Author">
        <w:r>
          <w:rPr>
            <w:b/>
          </w:rPr>
          <w:t xml:space="preserve">producer's </w:t>
        </w:r>
        <w:r w:rsidRPr="009141E7">
          <w:rPr>
            <w:b/>
            <w:bCs/>
          </w:rPr>
          <w:t>NRF (</w:t>
        </w:r>
        <w:proofErr w:type="spellStart"/>
        <w:r>
          <w:rPr>
            <w:b/>
            <w:bCs/>
          </w:rPr>
          <w:t>p</w:t>
        </w:r>
        <w:r w:rsidRPr="009141E7">
          <w:rPr>
            <w:b/>
            <w:bCs/>
          </w:rPr>
          <w:t>NRF</w:t>
        </w:r>
        <w:proofErr w:type="spellEnd"/>
        <w:r w:rsidRPr="009141E7">
          <w:rPr>
            <w:b/>
            <w:bCs/>
          </w:rPr>
          <w:t>):</w:t>
        </w:r>
        <w:r>
          <w:t xml:space="preserve"> T</w:t>
        </w:r>
        <w:r w:rsidRPr="0039784D">
          <w:t xml:space="preserve">he </w:t>
        </w:r>
        <w:r>
          <w:t>NRF where</w:t>
        </w:r>
        <w:r w:rsidRPr="0039784D">
          <w:t xml:space="preserve"> the service </w:t>
        </w:r>
        <w:r>
          <w:t xml:space="preserve">producer </w:t>
        </w:r>
        <w:r w:rsidRPr="0039784D">
          <w:t xml:space="preserve">NF </w:t>
        </w:r>
        <w:r>
          <w:t xml:space="preserve">is registered </w:t>
        </w:r>
        <w:r w:rsidRPr="0039784D">
          <w:t xml:space="preserve">in the PLMN where the service </w:t>
        </w:r>
        <w:r>
          <w:t xml:space="preserve">producer </w:t>
        </w:r>
        <w:r w:rsidRPr="0039784D">
          <w:t xml:space="preserve">NF </w:t>
        </w:r>
        <w:r>
          <w:t>is located.</w:t>
        </w:r>
      </w:ins>
    </w:p>
    <w:p w14:paraId="002567BB" w14:textId="2C08ED83" w:rsidR="001B63AA" w:rsidRPr="001B63AA" w:rsidRDefault="001B63AA" w:rsidP="007B538C">
      <w:ins w:id="19" w:author="Author">
        <w:r>
          <w:rPr>
            <w:b/>
          </w:rPr>
          <w:t xml:space="preserve">producer's </w:t>
        </w:r>
        <w:r w:rsidRPr="009141E7">
          <w:rPr>
            <w:b/>
            <w:bCs/>
          </w:rPr>
          <w:t>PLMN (</w:t>
        </w:r>
        <w:proofErr w:type="spellStart"/>
        <w:r>
          <w:rPr>
            <w:b/>
            <w:bCs/>
          </w:rPr>
          <w:t>p</w:t>
        </w:r>
        <w:r w:rsidRPr="009141E7">
          <w:rPr>
            <w:b/>
            <w:bCs/>
          </w:rPr>
          <w:t>PLMN</w:t>
        </w:r>
        <w:proofErr w:type="spellEnd"/>
        <w:r w:rsidRPr="009141E7">
          <w:rPr>
            <w:b/>
            <w:bCs/>
          </w:rPr>
          <w:t>):</w:t>
        </w:r>
        <w:r>
          <w:t xml:space="preserve"> The </w:t>
        </w:r>
        <w:r w:rsidRPr="0039784D">
          <w:t xml:space="preserve">PLMN where the service </w:t>
        </w:r>
        <w:r>
          <w:t xml:space="preserve">producer </w:t>
        </w:r>
        <w:r w:rsidRPr="0039784D">
          <w:t xml:space="preserve">NF </w:t>
        </w:r>
        <w:r>
          <w:t>is located.</w:t>
        </w:r>
      </w:ins>
    </w:p>
    <w:p w14:paraId="5F9B6600" w14:textId="77777777" w:rsidR="007B538C" w:rsidRDefault="007B538C" w:rsidP="007B538C">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67A4EC8F" w14:textId="77777777" w:rsidR="007B538C" w:rsidRPr="00D207E1" w:rsidRDefault="007B538C" w:rsidP="007B538C">
      <w:r w:rsidRPr="004D45F7">
        <w:rPr>
          <w:b/>
        </w:rPr>
        <w:t xml:space="preserve">Protection Scheme Identifier: </w:t>
      </w:r>
      <w:r w:rsidRPr="004D45F7">
        <w:t>An identifier identifying a protection scheme that is used for concealing the SUPI.</w:t>
      </w:r>
    </w:p>
    <w:p w14:paraId="3D140CA1" w14:textId="77777777" w:rsidR="007B538C" w:rsidRDefault="007B538C" w:rsidP="007B538C">
      <w:r w:rsidRPr="007B0C8B">
        <w:rPr>
          <w:b/>
        </w:rPr>
        <w:t>RM-DEREGISTERED state</w:t>
      </w:r>
      <w:r w:rsidRPr="00506A90">
        <w:rPr>
          <w:b/>
        </w:rPr>
        <w:t>:</w:t>
      </w:r>
      <w:r w:rsidRPr="007B0C8B">
        <w:t xml:space="preserve"> This is as defined in TS 23.501 [2]. </w:t>
      </w:r>
    </w:p>
    <w:p w14:paraId="45355ECB" w14:textId="77777777" w:rsidR="007B538C" w:rsidRPr="007B0C8B" w:rsidRDefault="007B538C" w:rsidP="007B538C">
      <w:pPr>
        <w:pStyle w:val="NO"/>
      </w:pPr>
      <w:r>
        <w:t>NOTE8a:</w:t>
      </w:r>
      <w:r>
        <w:tab/>
      </w:r>
      <w:r w:rsidRPr="007B0C8B">
        <w:t>The term RM-DEREGISTERED state corresponds to the term 5GMM-DEREGISTERED mode used in TS 24.501 [35].</w:t>
      </w:r>
    </w:p>
    <w:p w14:paraId="2B827793" w14:textId="77777777" w:rsidR="007B538C" w:rsidRDefault="007B538C" w:rsidP="007B538C">
      <w:r w:rsidRPr="007B0C8B">
        <w:rPr>
          <w:b/>
        </w:rPr>
        <w:t>RM-REGISTERED state</w:t>
      </w:r>
      <w:r w:rsidRPr="00506A90">
        <w:rPr>
          <w:b/>
        </w:rPr>
        <w:t>:</w:t>
      </w:r>
      <w:r w:rsidRPr="007B0C8B">
        <w:t xml:space="preserve"> As defined in TS 23.501 [2]. </w:t>
      </w:r>
    </w:p>
    <w:p w14:paraId="47321679" w14:textId="77777777" w:rsidR="007B538C" w:rsidRDefault="007B538C" w:rsidP="007B538C">
      <w:pPr>
        <w:pStyle w:val="NO"/>
      </w:pPr>
      <w:r>
        <w:t>NOTE8b:</w:t>
      </w:r>
      <w:r>
        <w:tab/>
      </w:r>
      <w:r w:rsidRPr="007B0C8B">
        <w:t>The term RM-REGISTERED state corresponds to the term 5GMM-REGISTERED mode used in TS 24.501 [35].</w:t>
      </w:r>
    </w:p>
    <w:p w14:paraId="6794F227" w14:textId="77777777" w:rsidR="007B538C" w:rsidRPr="00894425" w:rsidRDefault="007B538C" w:rsidP="007B538C">
      <w:pPr>
        <w:rPr>
          <w:lang w:val="en-US"/>
        </w:rPr>
      </w:pPr>
      <w:r w:rsidRPr="004D45F7">
        <w:rPr>
          <w:b/>
        </w:rPr>
        <w:lastRenderedPageBreak/>
        <w:t xml:space="preserve">Routing Indicator: </w:t>
      </w:r>
      <w:r w:rsidRPr="004D45F7">
        <w:t>An indicator defined in TS 23.003 [19] that can be used for AUSF or UDM selection.</w:t>
      </w:r>
    </w:p>
    <w:p w14:paraId="581AA5F9" w14:textId="77777777" w:rsidR="007B538C" w:rsidRDefault="007B538C" w:rsidP="007B538C">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115E1934" w14:textId="77777777" w:rsidR="007B538C" w:rsidRDefault="007B538C" w:rsidP="007B538C">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61F987E7" w14:textId="77777777" w:rsidR="007B538C" w:rsidRPr="00C574C2" w:rsidRDefault="007B538C" w:rsidP="007B538C">
      <w:r w:rsidRPr="00C574C2">
        <w:rPr>
          <w:b/>
        </w:rPr>
        <w:t>Secondary node</w:t>
      </w:r>
      <w:r w:rsidRPr="00C574C2">
        <w:t>: As defined in TS 37.340 [51].</w:t>
      </w:r>
    </w:p>
    <w:p w14:paraId="3CDF829C" w14:textId="77777777" w:rsidR="007B538C" w:rsidRPr="007B0C8B" w:rsidRDefault="007B538C" w:rsidP="007B538C">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65A25E68" w14:textId="77777777" w:rsidR="007B538C" w:rsidRDefault="007B538C" w:rsidP="007B538C">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210C9D6A" w14:textId="77777777" w:rsidR="007B538C" w:rsidRDefault="007B538C" w:rsidP="007B538C">
      <w:pPr>
        <w:rPr>
          <w:b/>
        </w:rPr>
      </w:pPr>
      <w:r>
        <w:t>NOTE8c:</w:t>
      </w:r>
      <w:r w:rsidRPr="00E23A58">
        <w:t xml:space="preserve"> </w:t>
      </w:r>
      <w:r>
        <w:t>As</w:t>
      </w:r>
      <w:r w:rsidRPr="001E019B">
        <w:t xml:space="preserve"> defined in TS 23.501 [2]</w:t>
      </w:r>
      <w:r>
        <w:t xml:space="preserve"> </w:t>
      </w:r>
      <w:bookmarkStart w:id="20" w:name="_Hlk525228261"/>
      <w:r>
        <w:t>and detailed in</w:t>
      </w:r>
      <w:bookmarkEnd w:id="20"/>
      <w:r>
        <w:t xml:space="preserve"> 23.003 [19]</w:t>
      </w:r>
      <w:r w:rsidRPr="001E019B">
        <w:t>.</w:t>
      </w:r>
    </w:p>
    <w:p w14:paraId="7BFFB8FB" w14:textId="77777777" w:rsidR="007B538C" w:rsidRDefault="007B538C" w:rsidP="007B538C">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1C686E58" w14:textId="77777777" w:rsidR="007B538C" w:rsidRDefault="007B538C" w:rsidP="007B538C">
      <w:pPr>
        <w:pStyle w:val="NO"/>
      </w:pPr>
      <w:r>
        <w:t xml:space="preserve">NOTE8d: Defined in the present document; detailed in </w:t>
      </w:r>
      <w:r w:rsidRPr="001E019B">
        <w:t>TS 23.</w:t>
      </w:r>
      <w:r>
        <w:t>003 [19].</w:t>
      </w:r>
    </w:p>
    <w:p w14:paraId="6D5DF4DE" w14:textId="77777777" w:rsidR="007B538C" w:rsidRPr="00E23A58" w:rsidRDefault="007B538C" w:rsidP="007B538C">
      <w:r w:rsidRPr="00426C1C">
        <w:rPr>
          <w:b/>
        </w:rPr>
        <w:t>subscription identifier de-concealing function:</w:t>
      </w:r>
      <w:r w:rsidRPr="00426C1C">
        <w:t xml:space="preserve"> The Subscription Identifier De-concealing Function (SIDF) service offered by the network fun</w:t>
      </w:r>
      <w:r w:rsidRPr="003B408E">
        <w:t>ction UDM in the home network of the subscriber responsible for de-concealing the SUPI from the SUCI.</w:t>
      </w:r>
    </w:p>
    <w:p w14:paraId="4887CCC1" w14:textId="77777777" w:rsidR="007B538C" w:rsidRDefault="007B538C" w:rsidP="007B538C">
      <w:r w:rsidRPr="001E019B">
        <w:rPr>
          <w:b/>
        </w:rPr>
        <w:t>transformed authentication vector:</w:t>
      </w:r>
      <w:r>
        <w:t xml:space="preserve"> an authentication vector where CK and IK have been replaced with CK' and IK'.</w:t>
      </w:r>
    </w:p>
    <w:p w14:paraId="1CC6D55E" w14:textId="77777777" w:rsidR="007B538C" w:rsidRDefault="007B538C" w:rsidP="007B538C">
      <w:r w:rsidRPr="00426C1C">
        <w:rPr>
          <w:b/>
        </w:rPr>
        <w:t>UE 5G security capability:</w:t>
      </w:r>
      <w:r w:rsidRPr="00426C1C">
        <w:t xml:space="preserve"> The UE security capabilities for 5G AS and 5G NAS.</w:t>
      </w:r>
    </w:p>
    <w:p w14:paraId="12F4350B" w14:textId="77777777" w:rsidR="007B538C" w:rsidRDefault="007B538C" w:rsidP="007B538C">
      <w:r w:rsidRPr="00970275">
        <w:rPr>
          <w:b/>
        </w:rPr>
        <w:t>UE security capabilities:</w:t>
      </w:r>
      <w:r w:rsidRPr="00F85887">
        <w:t xml:space="preserve"> The set of identifiers corresponding to the ciphering and integrity algorithms implemented in the UE. </w:t>
      </w:r>
    </w:p>
    <w:p w14:paraId="3DA39BD2" w14:textId="42AFF064" w:rsidR="007B538C" w:rsidRDefault="007B538C" w:rsidP="007B538C">
      <w:pPr>
        <w:pStyle w:val="NO"/>
      </w:pPr>
      <w:r>
        <w:t>NOTE 9:</w:t>
      </w:r>
      <w:r>
        <w:tab/>
      </w:r>
      <w:r w:rsidRPr="00F85887">
        <w:t>This includes capabilities for NG-RAN and 5G NAS, and includes capabilities for EPS, UTRAN and GERAN if these access types are supported by the UE.</w:t>
      </w:r>
    </w:p>
    <w:p w14:paraId="68021D60" w14:textId="77777777" w:rsidR="0000628F" w:rsidRDefault="0000628F" w:rsidP="0000628F">
      <w:pPr>
        <w:pStyle w:val="Heading3"/>
        <w:jc w:val="center"/>
        <w:rPr>
          <w:color w:val="00B0F0"/>
          <w:sz w:val="40"/>
          <w:szCs w:val="28"/>
        </w:rPr>
      </w:pPr>
      <w:r>
        <w:rPr>
          <w:color w:val="00B0F0"/>
          <w:sz w:val="40"/>
          <w:szCs w:val="28"/>
        </w:rPr>
        <w:t>*** END CHANGES 1 ***</w:t>
      </w:r>
    </w:p>
    <w:p w14:paraId="342DD6CC" w14:textId="77777777" w:rsidR="0000628F" w:rsidRDefault="0000628F" w:rsidP="0000628F"/>
    <w:p w14:paraId="72A611B4" w14:textId="2B430BDC" w:rsidR="0000628F" w:rsidRPr="0000628F" w:rsidRDefault="0000628F" w:rsidP="0000628F">
      <w:pPr>
        <w:pStyle w:val="Heading3"/>
        <w:jc w:val="center"/>
        <w:rPr>
          <w:color w:val="00B0F0"/>
          <w:sz w:val="40"/>
          <w:szCs w:val="28"/>
        </w:rPr>
      </w:pPr>
      <w:r>
        <w:rPr>
          <w:color w:val="00B0F0"/>
          <w:sz w:val="40"/>
          <w:szCs w:val="28"/>
        </w:rPr>
        <w:t>*** BEGIN CHANGES 2 ***</w:t>
      </w:r>
    </w:p>
    <w:p w14:paraId="489DA34D" w14:textId="77777777" w:rsidR="007B538C" w:rsidRPr="007B0C8B" w:rsidRDefault="007B538C" w:rsidP="007B538C">
      <w:pPr>
        <w:pStyle w:val="Heading2"/>
      </w:pPr>
      <w:bookmarkStart w:id="21" w:name="_Toc19634552"/>
      <w:bookmarkStart w:id="22" w:name="_Toc26875608"/>
      <w:bookmarkStart w:id="23" w:name="_Toc35528358"/>
      <w:bookmarkStart w:id="24" w:name="_Toc35533119"/>
      <w:bookmarkStart w:id="25" w:name="_Toc45028461"/>
      <w:bookmarkStart w:id="26" w:name="_Toc45274126"/>
      <w:bookmarkStart w:id="27" w:name="_Toc45274713"/>
      <w:bookmarkStart w:id="28" w:name="_Toc51167970"/>
      <w:bookmarkStart w:id="29" w:name="_Toc106197477"/>
      <w:r w:rsidRPr="007B0C8B">
        <w:t>3.</w:t>
      </w:r>
      <w:r>
        <w:t>2</w:t>
      </w:r>
      <w:r w:rsidRPr="007B0C8B">
        <w:tab/>
        <w:t>Abbreviations</w:t>
      </w:r>
      <w:bookmarkEnd w:id="21"/>
      <w:bookmarkEnd w:id="22"/>
      <w:bookmarkEnd w:id="23"/>
      <w:bookmarkEnd w:id="24"/>
      <w:bookmarkEnd w:id="25"/>
      <w:bookmarkEnd w:id="26"/>
      <w:bookmarkEnd w:id="27"/>
      <w:bookmarkEnd w:id="28"/>
      <w:bookmarkEnd w:id="29"/>
    </w:p>
    <w:p w14:paraId="628E9CE8" w14:textId="77777777" w:rsidR="007B538C" w:rsidRPr="007B0C8B" w:rsidRDefault="007B538C" w:rsidP="007B538C">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14266B9E" w14:textId="77777777" w:rsidR="007B538C" w:rsidRPr="007B0C8B" w:rsidRDefault="007B538C" w:rsidP="007B538C">
      <w:pPr>
        <w:pStyle w:val="EW"/>
        <w:rPr>
          <w:lang w:eastAsia="zh-CN"/>
        </w:rPr>
      </w:pPr>
      <w:r w:rsidRPr="007B0C8B">
        <w:t>5GC</w:t>
      </w:r>
      <w:r w:rsidRPr="007B0C8B">
        <w:tab/>
        <w:t>5G Core Network</w:t>
      </w:r>
    </w:p>
    <w:p w14:paraId="20FB3F21" w14:textId="77777777" w:rsidR="007B538C" w:rsidRDefault="007B538C" w:rsidP="007B538C">
      <w:pPr>
        <w:pStyle w:val="EW"/>
      </w:pPr>
      <w:r w:rsidRPr="007B0C8B">
        <w:t>5G-AN</w:t>
      </w:r>
      <w:r w:rsidRPr="007B0C8B">
        <w:tab/>
        <w:t>5G Access Network</w:t>
      </w:r>
    </w:p>
    <w:p w14:paraId="61B18757" w14:textId="77777777" w:rsidR="007B538C" w:rsidRPr="007B0C8B" w:rsidRDefault="007B538C" w:rsidP="007B538C">
      <w:pPr>
        <w:pStyle w:val="EW"/>
      </w:pPr>
      <w:r>
        <w:rPr>
          <w:lang w:eastAsia="zh-CN"/>
        </w:rPr>
        <w:t>5G-RG</w:t>
      </w:r>
      <w:r>
        <w:rPr>
          <w:lang w:eastAsia="zh-CN"/>
        </w:rPr>
        <w:tab/>
        <w:t>5G Residential Gateway</w:t>
      </w:r>
    </w:p>
    <w:p w14:paraId="72A1F0D7" w14:textId="77777777" w:rsidR="007B538C" w:rsidRDefault="007B538C" w:rsidP="007B538C">
      <w:pPr>
        <w:pStyle w:val="EW"/>
      </w:pPr>
      <w:r>
        <w:t>NG-</w:t>
      </w:r>
      <w:r w:rsidRPr="007B0C8B">
        <w:t>RAN</w:t>
      </w:r>
      <w:r w:rsidRPr="007B0C8B">
        <w:tab/>
        <w:t xml:space="preserve">5G Radio Access Network </w:t>
      </w:r>
    </w:p>
    <w:p w14:paraId="49A158F2" w14:textId="77777777" w:rsidR="007B538C" w:rsidRDefault="007B538C" w:rsidP="007B538C">
      <w:pPr>
        <w:pStyle w:val="EW"/>
      </w:pPr>
      <w:r>
        <w:t>5G AV</w:t>
      </w:r>
      <w:r>
        <w:tab/>
        <w:t>5G Authentication Vector</w:t>
      </w:r>
    </w:p>
    <w:p w14:paraId="4DDE2B08" w14:textId="77777777" w:rsidR="007B538C" w:rsidRDefault="007B538C" w:rsidP="007B538C">
      <w:pPr>
        <w:pStyle w:val="EW"/>
      </w:pPr>
      <w:r>
        <w:t>5G HE AV</w:t>
      </w:r>
      <w:r>
        <w:tab/>
        <w:t>5G Home Environment Authentication Vector</w:t>
      </w:r>
    </w:p>
    <w:p w14:paraId="5F25BA0E" w14:textId="77777777" w:rsidR="007B538C" w:rsidRDefault="007B538C" w:rsidP="007B538C">
      <w:pPr>
        <w:pStyle w:val="EW"/>
      </w:pPr>
      <w:r w:rsidRPr="28493069">
        <w:rPr>
          <w:lang w:eastAsia="zh-CN"/>
        </w:rPr>
        <w:t>5G NSWO</w:t>
      </w:r>
      <w:r>
        <w:tab/>
      </w:r>
      <w:r w:rsidRPr="28493069">
        <w:rPr>
          <w:lang w:eastAsia="zh-CN"/>
        </w:rPr>
        <w:t xml:space="preserve">5G </w:t>
      </w:r>
      <w:r>
        <w:t>Non-Seamless WLAN Offload</w:t>
      </w:r>
    </w:p>
    <w:p w14:paraId="455F975B" w14:textId="77777777" w:rsidR="007B538C" w:rsidRDefault="007B538C" w:rsidP="007B538C">
      <w:pPr>
        <w:pStyle w:val="EW"/>
      </w:pPr>
      <w:r>
        <w:t>5G SE AV</w:t>
      </w:r>
      <w:r>
        <w:tab/>
        <w:t>5G Serving Environment Authentication Vector</w:t>
      </w:r>
    </w:p>
    <w:p w14:paraId="7F3E69F4" w14:textId="77777777" w:rsidR="007B538C" w:rsidRDefault="007B538C" w:rsidP="007B538C">
      <w:pPr>
        <w:pStyle w:val="EW"/>
      </w:pPr>
      <w:r w:rsidRPr="00894425">
        <w:t>ABBA</w:t>
      </w:r>
      <w:r>
        <w:rPr>
          <w:b/>
        </w:rPr>
        <w:tab/>
      </w:r>
      <w:r w:rsidRPr="00426C1C">
        <w:t>Anti-Bidding down Between Architectures</w:t>
      </w:r>
    </w:p>
    <w:p w14:paraId="1873A510" w14:textId="77777777" w:rsidR="007B538C" w:rsidRPr="007B0C8B" w:rsidRDefault="007B538C" w:rsidP="007B538C">
      <w:pPr>
        <w:pStyle w:val="EW"/>
      </w:pPr>
      <w:r>
        <w:t>AEAD</w:t>
      </w:r>
      <w:r>
        <w:tab/>
        <w:t>Authenticated Encryption with Associated Data</w:t>
      </w:r>
    </w:p>
    <w:p w14:paraId="27900E30" w14:textId="77777777" w:rsidR="007B538C" w:rsidRPr="007B0C8B" w:rsidRDefault="007B538C" w:rsidP="007B538C">
      <w:pPr>
        <w:pStyle w:val="EW"/>
      </w:pPr>
      <w:r w:rsidRPr="007B0C8B">
        <w:t>AES</w:t>
      </w:r>
      <w:r w:rsidRPr="007B0C8B">
        <w:tab/>
        <w:t>Advanced Encryption Standard</w:t>
      </w:r>
    </w:p>
    <w:p w14:paraId="5C7D03D4" w14:textId="77777777" w:rsidR="007B538C" w:rsidRPr="007B0C8B" w:rsidRDefault="007B538C" w:rsidP="007B538C">
      <w:pPr>
        <w:pStyle w:val="EW"/>
      </w:pPr>
      <w:r w:rsidRPr="007B0C8B">
        <w:t>AKA</w:t>
      </w:r>
      <w:r w:rsidRPr="007B0C8B">
        <w:tab/>
        <w:t>Authentication and Key Agreement</w:t>
      </w:r>
    </w:p>
    <w:p w14:paraId="4308C54A" w14:textId="77777777" w:rsidR="007B538C" w:rsidRPr="007B0C8B" w:rsidRDefault="007B538C" w:rsidP="007B538C">
      <w:pPr>
        <w:pStyle w:val="EW"/>
      </w:pPr>
      <w:r w:rsidRPr="007B0C8B">
        <w:t>AMF</w:t>
      </w:r>
      <w:r w:rsidRPr="007B0C8B">
        <w:tab/>
        <w:t>Access and Mobility Management Function</w:t>
      </w:r>
    </w:p>
    <w:p w14:paraId="42858997" w14:textId="77777777" w:rsidR="007B538C" w:rsidRDefault="007B538C" w:rsidP="007B538C">
      <w:pPr>
        <w:pStyle w:val="EW"/>
        <w:keepNext/>
      </w:pPr>
      <w:r w:rsidRPr="007B0C8B">
        <w:lastRenderedPageBreak/>
        <w:t>AMF</w:t>
      </w:r>
      <w:r w:rsidRPr="007B0C8B">
        <w:tab/>
        <w:t>Authentication Management Field</w:t>
      </w:r>
    </w:p>
    <w:p w14:paraId="17FC3A4D" w14:textId="77777777" w:rsidR="007B538C" w:rsidRPr="007B0C8B" w:rsidRDefault="007B538C" w:rsidP="007B538C">
      <w:pPr>
        <w:pStyle w:val="EW"/>
        <w:keepNext/>
      </w:pPr>
    </w:p>
    <w:p w14:paraId="42556AA6" w14:textId="77777777" w:rsidR="007B538C" w:rsidRPr="007B0C8B" w:rsidRDefault="007B538C" w:rsidP="007B538C">
      <w:pPr>
        <w:pStyle w:val="NO"/>
      </w:pPr>
      <w:r w:rsidRPr="007B0C8B">
        <w:t>NOTE:</w:t>
      </w:r>
      <w:r w:rsidRPr="007B0C8B">
        <w:tab/>
        <w:t xml:space="preserve">If necessary, the full word is spelled out to disambiguate the abbreviation. </w:t>
      </w:r>
    </w:p>
    <w:p w14:paraId="61E93181" w14:textId="77777777" w:rsidR="007B538C" w:rsidRPr="007B0C8B" w:rsidRDefault="007B538C" w:rsidP="007B538C">
      <w:pPr>
        <w:pStyle w:val="EW"/>
      </w:pPr>
      <w:r w:rsidRPr="007B0C8B">
        <w:t>ARPF</w:t>
      </w:r>
      <w:r w:rsidRPr="007B0C8B">
        <w:tab/>
        <w:t>Authentication credential Repository and Processing Function</w:t>
      </w:r>
    </w:p>
    <w:p w14:paraId="4A1CFB7A" w14:textId="77777777" w:rsidR="007B538C" w:rsidRPr="007B0C8B" w:rsidRDefault="007B538C" w:rsidP="007B538C">
      <w:pPr>
        <w:pStyle w:val="EW"/>
      </w:pPr>
      <w:r w:rsidRPr="007B0C8B">
        <w:t>AUSF</w:t>
      </w:r>
      <w:r w:rsidRPr="007B0C8B">
        <w:tab/>
        <w:t>Authentication Server Function</w:t>
      </w:r>
    </w:p>
    <w:p w14:paraId="54E85A73" w14:textId="77777777" w:rsidR="007B538C" w:rsidRPr="007B0C8B" w:rsidRDefault="007B538C" w:rsidP="007B538C">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14:paraId="70E2D387" w14:textId="77777777" w:rsidR="007B538C" w:rsidRDefault="007B538C" w:rsidP="007B538C">
      <w:pPr>
        <w:pStyle w:val="EW"/>
      </w:pPr>
      <w:r w:rsidRPr="007B0C8B">
        <w:t>AV</w:t>
      </w:r>
      <w:r w:rsidRPr="007B0C8B">
        <w:tab/>
        <w:t>Authentication Vector</w:t>
      </w:r>
      <w:r w:rsidRPr="00116ED6">
        <w:t xml:space="preserve"> </w:t>
      </w:r>
    </w:p>
    <w:p w14:paraId="48D9D582" w14:textId="77777777" w:rsidR="007B538C" w:rsidRDefault="007B538C" w:rsidP="007B538C">
      <w:pPr>
        <w:pStyle w:val="EW"/>
      </w:pPr>
      <w:r>
        <w:t>AV'</w:t>
      </w:r>
      <w:r>
        <w:tab/>
        <w:t>transformed Authentication Vector</w:t>
      </w:r>
      <w:r w:rsidRPr="00401597">
        <w:t xml:space="preserve"> </w:t>
      </w:r>
    </w:p>
    <w:p w14:paraId="67E0B29E" w14:textId="77777777" w:rsidR="007B538C" w:rsidRDefault="007B538C" w:rsidP="007B538C">
      <w:pPr>
        <w:pStyle w:val="EW"/>
      </w:pPr>
      <w:r>
        <w:t>BAP</w:t>
      </w:r>
      <w:r>
        <w:tab/>
        <w:t>Backhaul Adaptation Protocol</w:t>
      </w:r>
    </w:p>
    <w:p w14:paraId="323141CC" w14:textId="77777777" w:rsidR="007B538C" w:rsidRDefault="007B538C" w:rsidP="007B538C">
      <w:pPr>
        <w:pStyle w:val="EW"/>
      </w:pPr>
      <w:r>
        <w:t>BH</w:t>
      </w:r>
      <w:r>
        <w:tab/>
        <w:t>Backhaul</w:t>
      </w:r>
    </w:p>
    <w:p w14:paraId="26B60641" w14:textId="77777777" w:rsidR="007B538C" w:rsidRDefault="007B538C" w:rsidP="007B538C">
      <w:pPr>
        <w:pStyle w:val="EW"/>
      </w:pPr>
      <w:r>
        <w:t>CCA</w:t>
      </w:r>
      <w:r>
        <w:tab/>
      </w:r>
      <w:r w:rsidRPr="0098037E">
        <w:rPr>
          <w:lang w:val="en-US"/>
        </w:rPr>
        <w:t xml:space="preserve">Client </w:t>
      </w:r>
      <w:r>
        <w:rPr>
          <w:lang w:val="en-US"/>
        </w:rPr>
        <w:t>C</w:t>
      </w:r>
      <w:r w:rsidRPr="0098037E">
        <w:rPr>
          <w:lang w:val="en-US"/>
        </w:rPr>
        <w:t xml:space="preserve">redentials </w:t>
      </w:r>
      <w:r>
        <w:rPr>
          <w:lang w:val="en-US"/>
        </w:rPr>
        <w:t>A</w:t>
      </w:r>
      <w:r w:rsidRPr="0098037E">
        <w:rPr>
          <w:lang w:val="en-US"/>
        </w:rPr>
        <w:t>ssertion</w:t>
      </w:r>
    </w:p>
    <w:p w14:paraId="301AA89B" w14:textId="77777777" w:rsidR="007B538C" w:rsidRDefault="007B538C" w:rsidP="007B538C">
      <w:pPr>
        <w:pStyle w:val="EW"/>
      </w:pPr>
      <w:r>
        <w:t>Cell-ID</w:t>
      </w:r>
      <w:r>
        <w:tab/>
        <w:t>Cell Identity as used in TS 38.331 [22]</w:t>
      </w:r>
    </w:p>
    <w:p w14:paraId="09C3169B" w14:textId="77777777" w:rsidR="007B538C" w:rsidRDefault="007B538C" w:rsidP="007B538C">
      <w:pPr>
        <w:pStyle w:val="EW"/>
      </w:pPr>
      <w:r w:rsidRPr="00B97763">
        <w:t>CH</w:t>
      </w:r>
      <w:r w:rsidRPr="00B97763">
        <w:tab/>
        <w:t>Credentials Holder</w:t>
      </w:r>
    </w:p>
    <w:p w14:paraId="1C46F90D" w14:textId="77777777" w:rsidR="007B538C" w:rsidRDefault="007B538C" w:rsidP="007B538C">
      <w:pPr>
        <w:pStyle w:val="EW"/>
      </w:pPr>
      <w:r>
        <w:t>CHO</w:t>
      </w:r>
      <w:r>
        <w:tab/>
        <w:t>Conditional Handover</w:t>
      </w:r>
    </w:p>
    <w:p w14:paraId="69CD18CC" w14:textId="77777777" w:rsidR="007B538C" w:rsidRDefault="007B538C" w:rsidP="007B538C">
      <w:pPr>
        <w:pStyle w:val="EW"/>
      </w:pPr>
      <w:proofErr w:type="spellStart"/>
      <w:r w:rsidRPr="002F1CC2">
        <w:t>CIoT</w:t>
      </w:r>
      <w:proofErr w:type="spellEnd"/>
      <w:r w:rsidRPr="002F1CC2">
        <w:tab/>
        <w:t>Cellular Internet of Things</w:t>
      </w:r>
    </w:p>
    <w:p w14:paraId="7C3D4956" w14:textId="77777777" w:rsidR="007B538C" w:rsidRDefault="007B538C" w:rsidP="007B538C">
      <w:pPr>
        <w:pStyle w:val="EW"/>
      </w:pPr>
      <w:proofErr w:type="spellStart"/>
      <w:r>
        <w:t>cIPX</w:t>
      </w:r>
      <w:proofErr w:type="spellEnd"/>
      <w:r>
        <w:tab/>
        <w:t>consumer's IPX</w:t>
      </w:r>
    </w:p>
    <w:p w14:paraId="5633526A" w14:textId="77777777" w:rsidR="007B538C" w:rsidRPr="007B0C8B" w:rsidRDefault="007B538C" w:rsidP="007B538C">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07F2361C" w14:textId="77777777" w:rsidR="00BB1101" w:rsidRPr="007B0C8B" w:rsidRDefault="00BB1101" w:rsidP="00BB1101">
      <w:pPr>
        <w:pStyle w:val="EW"/>
        <w:rPr>
          <w:ins w:id="30" w:author="Author"/>
        </w:rPr>
      </w:pPr>
      <w:proofErr w:type="spellStart"/>
      <w:ins w:id="31" w:author="Author">
        <w:r>
          <w:t>cNRF</w:t>
        </w:r>
        <w:proofErr w:type="spellEnd"/>
        <w:r>
          <w:tab/>
          <w:t>consumer's NRF</w:t>
        </w:r>
      </w:ins>
    </w:p>
    <w:p w14:paraId="72129255" w14:textId="77777777" w:rsidR="00BB1101" w:rsidRDefault="00BB1101" w:rsidP="00BB1101">
      <w:pPr>
        <w:pStyle w:val="EW"/>
        <w:rPr>
          <w:ins w:id="32" w:author="Author"/>
        </w:rPr>
      </w:pPr>
      <w:r w:rsidRPr="007B0C8B">
        <w:t>CP</w:t>
      </w:r>
      <w:r w:rsidRPr="007B0C8B">
        <w:tab/>
        <w:t>Control Plane</w:t>
      </w:r>
    </w:p>
    <w:p w14:paraId="4D84AFA1" w14:textId="77777777" w:rsidR="00BB1101" w:rsidRDefault="00BB1101" w:rsidP="00BB1101">
      <w:pPr>
        <w:pStyle w:val="EW"/>
      </w:pPr>
      <w:proofErr w:type="spellStart"/>
      <w:ins w:id="33" w:author="Author">
        <w:r>
          <w:t>cPLMN</w:t>
        </w:r>
        <w:proofErr w:type="spellEnd"/>
        <w:r>
          <w:tab/>
          <w:t>consumer's PLMN</w:t>
        </w:r>
      </w:ins>
    </w:p>
    <w:p w14:paraId="7A80FC65" w14:textId="77777777" w:rsidR="007B538C" w:rsidRPr="007B0C8B" w:rsidRDefault="007B538C" w:rsidP="007B538C">
      <w:pPr>
        <w:pStyle w:val="EW"/>
      </w:pPr>
      <w:proofErr w:type="spellStart"/>
      <w:r>
        <w:t>cSEPP</w:t>
      </w:r>
      <w:proofErr w:type="spellEnd"/>
      <w:r>
        <w:tab/>
        <w:t>consumer's SEPP</w:t>
      </w:r>
    </w:p>
    <w:p w14:paraId="415FA41B" w14:textId="77777777" w:rsidR="007B538C" w:rsidRPr="007B0C8B" w:rsidRDefault="007B538C" w:rsidP="007B538C">
      <w:pPr>
        <w:pStyle w:val="EW"/>
      </w:pPr>
      <w:r w:rsidRPr="007B0C8B">
        <w:t>CTR</w:t>
      </w:r>
      <w:r w:rsidRPr="007B0C8B">
        <w:tab/>
        <w:t>Counter (mode)</w:t>
      </w:r>
    </w:p>
    <w:p w14:paraId="0D276B91" w14:textId="77777777" w:rsidR="007B538C" w:rsidRPr="007B0C8B" w:rsidRDefault="007B538C" w:rsidP="007B538C">
      <w:pPr>
        <w:pStyle w:val="EW"/>
      </w:pPr>
      <w:r w:rsidRPr="007B0C8B">
        <w:t>CU</w:t>
      </w:r>
      <w:r w:rsidRPr="007B0C8B">
        <w:tab/>
        <w:t>Central Unit</w:t>
      </w:r>
    </w:p>
    <w:p w14:paraId="3C563F4A" w14:textId="77777777" w:rsidR="007B538C" w:rsidRDefault="007B538C" w:rsidP="007B538C">
      <w:pPr>
        <w:pStyle w:val="EW"/>
      </w:pPr>
      <w:r w:rsidRPr="00B97763">
        <w:t>DCS</w:t>
      </w:r>
      <w:r w:rsidRPr="00B97763">
        <w:tab/>
        <w:t xml:space="preserve">Default Credentials Server </w:t>
      </w:r>
    </w:p>
    <w:p w14:paraId="53C6DAC4" w14:textId="77777777" w:rsidR="007B538C" w:rsidRPr="007B0C8B" w:rsidRDefault="007B538C" w:rsidP="007B538C">
      <w:pPr>
        <w:pStyle w:val="EW"/>
      </w:pPr>
      <w:r w:rsidRPr="007B0C8B">
        <w:t>DN</w:t>
      </w:r>
      <w:r w:rsidRPr="007B0C8B">
        <w:tab/>
        <w:t>Data Network</w:t>
      </w:r>
    </w:p>
    <w:p w14:paraId="0EC365BA" w14:textId="77777777" w:rsidR="007B538C" w:rsidRPr="007B0C8B" w:rsidRDefault="007B538C" w:rsidP="007B538C">
      <w:pPr>
        <w:pStyle w:val="EW"/>
      </w:pPr>
      <w:r w:rsidRPr="007B0C8B">
        <w:t>DNN</w:t>
      </w:r>
      <w:r w:rsidRPr="007B0C8B">
        <w:tab/>
        <w:t>Data Network Name</w:t>
      </w:r>
    </w:p>
    <w:p w14:paraId="79223FD9" w14:textId="77777777" w:rsidR="007B538C" w:rsidRPr="007B0C8B" w:rsidRDefault="007B538C" w:rsidP="007B538C">
      <w:pPr>
        <w:pStyle w:val="EW"/>
      </w:pPr>
      <w:r w:rsidRPr="007B0C8B">
        <w:t>DU</w:t>
      </w:r>
      <w:r w:rsidRPr="007B0C8B">
        <w:tab/>
        <w:t>Distributed Unit</w:t>
      </w:r>
    </w:p>
    <w:p w14:paraId="31F85946" w14:textId="77777777" w:rsidR="007B538C" w:rsidRDefault="007B538C" w:rsidP="007B538C">
      <w:pPr>
        <w:pStyle w:val="EW"/>
      </w:pPr>
      <w:r w:rsidRPr="007B0C8B">
        <w:t>EAP</w:t>
      </w:r>
      <w:r w:rsidRPr="007B0C8B">
        <w:tab/>
        <w:t>Extensible Authentication Protocol</w:t>
      </w:r>
    </w:p>
    <w:p w14:paraId="1F85AC92" w14:textId="77777777" w:rsidR="007B538C" w:rsidRPr="007B0C8B" w:rsidRDefault="007B538C" w:rsidP="007B538C">
      <w:pPr>
        <w:pStyle w:val="EW"/>
      </w:pPr>
      <w:r w:rsidRPr="00193D60">
        <w:t>EDT</w:t>
      </w:r>
      <w:r w:rsidRPr="00193D60">
        <w:tab/>
        <w:t>Early Data Transmission</w:t>
      </w:r>
    </w:p>
    <w:p w14:paraId="663A2438" w14:textId="77777777" w:rsidR="007B538C" w:rsidRDefault="007B538C" w:rsidP="007B538C">
      <w:pPr>
        <w:keepLines/>
        <w:spacing w:after="0"/>
        <w:ind w:left="1702" w:hanging="1418"/>
        <w:rPr>
          <w:lang w:eastAsia="x-none"/>
        </w:rPr>
      </w:pPr>
      <w:r w:rsidRPr="007B0C8B">
        <w:t>EMSK</w:t>
      </w:r>
      <w:r w:rsidRPr="007B0C8B">
        <w:tab/>
        <w:t>Extended Master Session Key</w:t>
      </w:r>
    </w:p>
    <w:p w14:paraId="5F8C679C" w14:textId="77777777" w:rsidR="007B538C" w:rsidRDefault="007B538C" w:rsidP="007B538C">
      <w:pPr>
        <w:pStyle w:val="EW"/>
      </w:pPr>
      <w:r>
        <w:t>EN-DC</w:t>
      </w:r>
      <w:r>
        <w:tab/>
      </w:r>
      <w:r w:rsidRPr="007B76BF">
        <w:t>E-UTRA-NR Dual Connectivity</w:t>
      </w:r>
    </w:p>
    <w:p w14:paraId="286FC1C3" w14:textId="77777777" w:rsidR="007B538C" w:rsidRPr="007B0C8B" w:rsidRDefault="007B538C" w:rsidP="007B538C">
      <w:pPr>
        <w:pStyle w:val="EW"/>
      </w:pPr>
      <w:r>
        <w:t>ENSI</w:t>
      </w:r>
      <w:r>
        <w:tab/>
        <w:t>External Network Slice Information</w:t>
      </w:r>
    </w:p>
    <w:p w14:paraId="62691381" w14:textId="77777777" w:rsidR="007B538C" w:rsidRDefault="007B538C" w:rsidP="007B538C">
      <w:pPr>
        <w:pStyle w:val="EW"/>
      </w:pPr>
      <w:r w:rsidRPr="007B0C8B">
        <w:t>EPS</w:t>
      </w:r>
      <w:r w:rsidRPr="007B0C8B">
        <w:tab/>
        <w:t>Evolved Packet System</w:t>
      </w:r>
    </w:p>
    <w:p w14:paraId="741E2882" w14:textId="77777777" w:rsidR="007B538C" w:rsidRDefault="007B538C" w:rsidP="007B538C">
      <w:pPr>
        <w:pStyle w:val="EW"/>
      </w:pPr>
      <w:r>
        <w:t>FN-RG</w:t>
      </w:r>
      <w:r>
        <w:tab/>
        <w:t>Fixed Network RG</w:t>
      </w:r>
    </w:p>
    <w:p w14:paraId="4404EB9A" w14:textId="77777777" w:rsidR="007B538C" w:rsidRPr="007B0C8B" w:rsidRDefault="007B538C" w:rsidP="007B538C">
      <w:pPr>
        <w:pStyle w:val="EW"/>
      </w:pPr>
      <w:proofErr w:type="spellStart"/>
      <w:r w:rsidRPr="00F85887">
        <w:t>gNB</w:t>
      </w:r>
      <w:proofErr w:type="spellEnd"/>
      <w:r w:rsidRPr="00F85887">
        <w:tab/>
        <w:t>NR Node B</w:t>
      </w:r>
    </w:p>
    <w:p w14:paraId="0BCF4DD6" w14:textId="77777777" w:rsidR="007B538C" w:rsidRPr="007B0C8B" w:rsidRDefault="007B538C" w:rsidP="007B538C">
      <w:pPr>
        <w:pStyle w:val="EW"/>
      </w:pPr>
      <w:r w:rsidRPr="007B0C8B">
        <w:t>GUTI</w:t>
      </w:r>
      <w:r w:rsidRPr="007B0C8B">
        <w:tab/>
        <w:t>Globally Unique Temporary UE Identity</w:t>
      </w:r>
    </w:p>
    <w:p w14:paraId="2AE9CAE2" w14:textId="77777777" w:rsidR="007B538C" w:rsidRPr="007B0C8B" w:rsidRDefault="007B538C" w:rsidP="007B538C">
      <w:pPr>
        <w:pStyle w:val="EW"/>
      </w:pPr>
      <w:r w:rsidRPr="007B0C8B">
        <w:t>HRES</w:t>
      </w:r>
      <w:r w:rsidRPr="007B0C8B">
        <w:tab/>
        <w:t xml:space="preserve">Hash </w:t>
      </w:r>
      <w:proofErr w:type="spellStart"/>
      <w:r w:rsidRPr="007B0C8B">
        <w:t>RESponse</w:t>
      </w:r>
      <w:proofErr w:type="spellEnd"/>
    </w:p>
    <w:p w14:paraId="66190628" w14:textId="77777777" w:rsidR="007B538C" w:rsidRDefault="007B538C" w:rsidP="007B538C">
      <w:pPr>
        <w:pStyle w:val="EW"/>
      </w:pPr>
      <w:r w:rsidRPr="007B0C8B">
        <w:t>HXRES</w:t>
      </w:r>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14:paraId="690E265D" w14:textId="77777777" w:rsidR="007B538C" w:rsidRPr="007B0C8B" w:rsidRDefault="007B538C" w:rsidP="007B538C">
      <w:pPr>
        <w:pStyle w:val="EW"/>
      </w:pPr>
      <w:r w:rsidRPr="00C61E94">
        <w:t>IAB</w:t>
      </w:r>
      <w:r w:rsidRPr="00C61E94">
        <w:tab/>
      </w:r>
      <w:r w:rsidRPr="00C61E94">
        <w:rPr>
          <w:lang w:eastAsia="en-GB"/>
        </w:rPr>
        <w:t>Integrated Access and Backhaul</w:t>
      </w:r>
    </w:p>
    <w:p w14:paraId="5EE2A4F6" w14:textId="77777777" w:rsidR="007B538C" w:rsidRDefault="007B538C" w:rsidP="007B538C">
      <w:pPr>
        <w:pStyle w:val="EW"/>
      </w:pPr>
      <w:r w:rsidRPr="007B0C8B">
        <w:t>IKE</w:t>
      </w:r>
      <w:r w:rsidRPr="007B0C8B">
        <w:tab/>
        <w:t>Internet Key Exchange</w:t>
      </w:r>
    </w:p>
    <w:p w14:paraId="37DF4FC7" w14:textId="77777777" w:rsidR="007B538C" w:rsidRDefault="007B538C" w:rsidP="007B538C">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0D045A0A" w14:textId="77777777" w:rsidR="007B538C" w:rsidRDefault="007B538C" w:rsidP="007B538C">
      <w:pPr>
        <w:pStyle w:val="EW"/>
      </w:pPr>
      <w:r w:rsidRPr="00523705">
        <w:t>IPUPS</w:t>
      </w:r>
      <w:r w:rsidRPr="00523705">
        <w:tab/>
      </w:r>
      <w:r>
        <w:t>Inter-PLMN UP Security</w:t>
      </w:r>
    </w:p>
    <w:p w14:paraId="7AFEF5D0" w14:textId="77777777" w:rsidR="007B538C" w:rsidRPr="007B0C8B" w:rsidRDefault="007B538C" w:rsidP="007B538C">
      <w:pPr>
        <w:pStyle w:val="EW"/>
      </w:pPr>
      <w:r>
        <w:t>IPX</w:t>
      </w:r>
      <w:r>
        <w:tab/>
        <w:t>IP exchange service</w:t>
      </w:r>
    </w:p>
    <w:p w14:paraId="22293802" w14:textId="77777777" w:rsidR="007B538C" w:rsidRDefault="007B538C" w:rsidP="007B538C">
      <w:pPr>
        <w:pStyle w:val="EW"/>
      </w:pPr>
      <w:r w:rsidRPr="007B0C8B">
        <w:t>KSI</w:t>
      </w:r>
      <w:r w:rsidRPr="007B0C8B">
        <w:tab/>
        <w:t>Key Set Identifier</w:t>
      </w:r>
    </w:p>
    <w:p w14:paraId="2256598E" w14:textId="77777777" w:rsidR="007B538C" w:rsidRPr="007B0C8B" w:rsidRDefault="007B538C" w:rsidP="007B538C">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65B6523C" w14:textId="77777777" w:rsidR="007B538C" w:rsidRDefault="007B538C" w:rsidP="007B538C">
      <w:pPr>
        <w:pStyle w:val="EW"/>
      </w:pPr>
      <w:r w:rsidRPr="007B0C8B">
        <w:t>LI</w:t>
      </w:r>
      <w:r w:rsidRPr="007B0C8B">
        <w:tab/>
        <w:t>Lawful Intercept</w:t>
      </w:r>
    </w:p>
    <w:p w14:paraId="1E7DA3BC" w14:textId="77777777" w:rsidR="007B538C" w:rsidRDefault="007B538C" w:rsidP="007B538C">
      <w:pPr>
        <w:pStyle w:val="EW"/>
        <w:rPr>
          <w:lang w:val="en-US" w:eastAsia="zh-CN"/>
        </w:rPr>
      </w:pPr>
      <w:r>
        <w:rPr>
          <w:rFonts w:hint="eastAsia"/>
          <w:lang w:val="en-US" w:eastAsia="zh-CN"/>
        </w:rPr>
        <w:t>MBSF</w:t>
      </w:r>
      <w:r>
        <w:rPr>
          <w:rFonts w:hint="eastAsia"/>
          <w:lang w:val="en-US" w:eastAsia="zh-CN"/>
        </w:rPr>
        <w:tab/>
      </w:r>
      <w:r>
        <w:t>Multicast/Broadcast Service Function</w:t>
      </w:r>
    </w:p>
    <w:p w14:paraId="54FF3844" w14:textId="77777777" w:rsidR="007B538C" w:rsidRDefault="007B538C" w:rsidP="007B538C">
      <w:pPr>
        <w:pStyle w:val="EW"/>
      </w:pPr>
      <w:r>
        <w:rPr>
          <w:rFonts w:hint="eastAsia"/>
          <w:lang w:val="en-US" w:eastAsia="zh-CN"/>
        </w:rPr>
        <w:t>MBSTF</w:t>
      </w:r>
      <w:r>
        <w:rPr>
          <w:rFonts w:hint="eastAsia"/>
          <w:lang w:val="en-US" w:eastAsia="zh-CN"/>
        </w:rPr>
        <w:tab/>
      </w:r>
      <w:r>
        <w:t>Multicast/Broadcast Service Transport Function</w:t>
      </w:r>
    </w:p>
    <w:p w14:paraId="5E1E61CB" w14:textId="77777777" w:rsidR="007B538C" w:rsidRPr="007B538C" w:rsidRDefault="007B538C" w:rsidP="007B538C">
      <w:pPr>
        <w:pStyle w:val="EW"/>
        <w:rPr>
          <w:lang w:val="de-DE"/>
        </w:rPr>
      </w:pPr>
      <w:r w:rsidRPr="007B538C">
        <w:rPr>
          <w:lang w:val="de-DE"/>
        </w:rPr>
        <w:t>MeNB</w:t>
      </w:r>
      <w:r w:rsidRPr="007B538C">
        <w:rPr>
          <w:lang w:val="de-DE"/>
        </w:rPr>
        <w:tab/>
        <w:t>Master eNB</w:t>
      </w:r>
    </w:p>
    <w:p w14:paraId="4E9A8176" w14:textId="77777777" w:rsidR="007B538C" w:rsidRDefault="007B538C" w:rsidP="007B538C">
      <w:pPr>
        <w:pStyle w:val="EW"/>
        <w:rPr>
          <w:lang w:val="sv-SE"/>
        </w:rPr>
      </w:pPr>
      <w:r w:rsidRPr="007B538C">
        <w:rPr>
          <w:lang w:val="de-DE"/>
        </w:rPr>
        <w:t>MN</w:t>
      </w:r>
      <w:r w:rsidRPr="007B538C">
        <w:rPr>
          <w:lang w:val="de-DE"/>
        </w:rPr>
        <w:tab/>
        <w:t>Master Node</w:t>
      </w:r>
    </w:p>
    <w:p w14:paraId="1865681B" w14:textId="77777777" w:rsidR="007B538C" w:rsidRDefault="007B538C" w:rsidP="007B538C">
      <w:pPr>
        <w:pStyle w:val="EW"/>
      </w:pPr>
      <w:r w:rsidRPr="009A5067">
        <w:t>MO-EDT</w:t>
      </w:r>
      <w:r w:rsidRPr="009A5067">
        <w:tab/>
        <w:t>Mobile Originated Early Data Transmission</w:t>
      </w:r>
    </w:p>
    <w:p w14:paraId="05579E4B" w14:textId="77777777" w:rsidR="007B538C" w:rsidRDefault="007B538C" w:rsidP="007B538C">
      <w:pPr>
        <w:pStyle w:val="EW"/>
      </w:pPr>
      <w:r w:rsidRPr="009C570B">
        <w:t>MT-EDT</w:t>
      </w:r>
      <w:r w:rsidRPr="009C570B">
        <w:tab/>
        <w:t>Mobile Terminated Early Data Transmission</w:t>
      </w:r>
    </w:p>
    <w:p w14:paraId="0D60457E" w14:textId="77777777" w:rsidR="007B538C" w:rsidRDefault="007B538C" w:rsidP="007B538C">
      <w:pPr>
        <w:pStyle w:val="EW"/>
      </w:pPr>
      <w:r>
        <w:t>MR-DC</w:t>
      </w:r>
      <w:r>
        <w:tab/>
        <w:t>Multi-Radio Dual Connectivity</w:t>
      </w:r>
      <w:r w:rsidRPr="007B0C8B">
        <w:t xml:space="preserve"> </w:t>
      </w:r>
    </w:p>
    <w:p w14:paraId="4156A6A0" w14:textId="77777777" w:rsidR="007B538C" w:rsidRPr="007B0C8B" w:rsidRDefault="007B538C" w:rsidP="007B538C">
      <w:pPr>
        <w:pStyle w:val="EW"/>
      </w:pPr>
      <w:r w:rsidRPr="007B0C8B">
        <w:t>MSK</w:t>
      </w:r>
      <w:r w:rsidRPr="007B0C8B">
        <w:tab/>
        <w:t>Master Session Key</w:t>
      </w:r>
    </w:p>
    <w:p w14:paraId="34431647" w14:textId="77777777" w:rsidR="007B538C" w:rsidRPr="007B0C8B" w:rsidRDefault="007B538C" w:rsidP="007B538C">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0CBA6695" w14:textId="77777777" w:rsidR="007B538C" w:rsidRPr="007B0C8B" w:rsidRDefault="007B538C" w:rsidP="007B538C">
      <w:pPr>
        <w:pStyle w:val="EW"/>
      </w:pPr>
      <w:r w:rsidRPr="007B0C8B">
        <w:t>NAI</w:t>
      </w:r>
      <w:r w:rsidRPr="007B0C8B">
        <w:tab/>
        <w:t>Network Access Identifier</w:t>
      </w:r>
    </w:p>
    <w:p w14:paraId="65FE0BDD" w14:textId="77777777" w:rsidR="007B538C" w:rsidRPr="007B0C8B" w:rsidRDefault="007B538C" w:rsidP="007B538C">
      <w:pPr>
        <w:pStyle w:val="EW"/>
      </w:pPr>
      <w:r w:rsidRPr="007B0C8B">
        <w:t>NAS</w:t>
      </w:r>
      <w:r w:rsidRPr="007B0C8B">
        <w:tab/>
        <w:t xml:space="preserve">Non Access Stratum </w:t>
      </w:r>
    </w:p>
    <w:p w14:paraId="5E19FDCB" w14:textId="77777777" w:rsidR="007B538C" w:rsidRPr="007B0C8B" w:rsidRDefault="007B538C" w:rsidP="007B538C">
      <w:pPr>
        <w:pStyle w:val="EW"/>
      </w:pPr>
      <w:r w:rsidRPr="007B0C8B">
        <w:t>NDS</w:t>
      </w:r>
      <w:r w:rsidRPr="007B0C8B">
        <w:tab/>
        <w:t>Network Domain Security</w:t>
      </w:r>
    </w:p>
    <w:p w14:paraId="262A2CCA" w14:textId="77777777" w:rsidR="007B538C" w:rsidRPr="007B0C8B" w:rsidRDefault="007B538C" w:rsidP="007B538C">
      <w:pPr>
        <w:pStyle w:val="EW"/>
      </w:pPr>
      <w:r w:rsidRPr="007B0C8B">
        <w:t>NEA</w:t>
      </w:r>
      <w:r w:rsidRPr="007B0C8B">
        <w:tab/>
        <w:t>Encryption Algorithm for 5G</w:t>
      </w:r>
    </w:p>
    <w:p w14:paraId="3B050545" w14:textId="77777777" w:rsidR="007B538C" w:rsidRPr="007B0C8B" w:rsidRDefault="007B538C" w:rsidP="007B538C">
      <w:pPr>
        <w:pStyle w:val="EW"/>
      </w:pPr>
      <w:r w:rsidRPr="007B0C8B">
        <w:t>NF</w:t>
      </w:r>
      <w:r>
        <w:tab/>
      </w:r>
      <w:r w:rsidRPr="007B0C8B">
        <w:t>Network Function</w:t>
      </w:r>
    </w:p>
    <w:p w14:paraId="4AA7F145" w14:textId="77777777" w:rsidR="007B538C" w:rsidRDefault="007B538C" w:rsidP="007B538C">
      <w:pPr>
        <w:pStyle w:val="EW"/>
      </w:pPr>
      <w:r w:rsidRPr="007B0C8B">
        <w:t>NG</w:t>
      </w:r>
      <w:r w:rsidRPr="007B0C8B">
        <w:tab/>
        <w:t>Next Generation</w:t>
      </w:r>
    </w:p>
    <w:p w14:paraId="27DFCFAA" w14:textId="77777777" w:rsidR="007B538C" w:rsidRPr="007B0C8B" w:rsidRDefault="007B538C" w:rsidP="007B538C">
      <w:pPr>
        <w:pStyle w:val="EW"/>
      </w:pPr>
      <w:r w:rsidRPr="00F85887">
        <w:lastRenderedPageBreak/>
        <w:t>ng-</w:t>
      </w:r>
      <w:proofErr w:type="spellStart"/>
      <w:r w:rsidRPr="00F85887">
        <w:t>eNB</w:t>
      </w:r>
      <w:proofErr w:type="spellEnd"/>
      <w:r w:rsidRPr="00F85887">
        <w:tab/>
        <w:t>Next Generation Evolved Node-B</w:t>
      </w:r>
    </w:p>
    <w:p w14:paraId="502E804D" w14:textId="77777777" w:rsidR="007B538C" w:rsidRDefault="007B538C" w:rsidP="007B538C">
      <w:pPr>
        <w:pStyle w:val="EW"/>
      </w:pPr>
      <w:proofErr w:type="spellStart"/>
      <w:r w:rsidRPr="007B0C8B">
        <w:t>ngKSI</w:t>
      </w:r>
      <w:proofErr w:type="spellEnd"/>
      <w:r w:rsidRPr="007B0C8B">
        <w:tab/>
        <w:t>Key Set Identifier in 5G</w:t>
      </w:r>
    </w:p>
    <w:p w14:paraId="22FCF81F" w14:textId="77777777" w:rsidR="007B538C" w:rsidRDefault="007B538C" w:rsidP="007B538C">
      <w:pPr>
        <w:pStyle w:val="EW"/>
      </w:pPr>
      <w:r>
        <w:t>N5CW</w:t>
      </w:r>
      <w:r>
        <w:tab/>
      </w:r>
      <w:r w:rsidRPr="005B4FB9">
        <w:t>Non-5G-Capable over WLAN</w:t>
      </w:r>
    </w:p>
    <w:p w14:paraId="5DC7712F" w14:textId="77777777" w:rsidR="007B538C" w:rsidRPr="007B0C8B" w:rsidRDefault="007B538C" w:rsidP="007B538C">
      <w:pPr>
        <w:pStyle w:val="EW"/>
      </w:pPr>
      <w:r>
        <w:t>N5GC</w:t>
      </w:r>
      <w:r>
        <w:tab/>
        <w:t>Non-5G-Capable</w:t>
      </w:r>
    </w:p>
    <w:p w14:paraId="474E138E" w14:textId="77777777" w:rsidR="007B538C" w:rsidRPr="007B0C8B" w:rsidRDefault="007B538C" w:rsidP="007B538C">
      <w:pPr>
        <w:pStyle w:val="EW"/>
      </w:pPr>
      <w:r w:rsidRPr="007B0C8B">
        <w:t>NIA</w:t>
      </w:r>
      <w:r w:rsidRPr="007B0C8B">
        <w:tab/>
        <w:t>Integrity Algorithm for 5G</w:t>
      </w:r>
    </w:p>
    <w:p w14:paraId="1951159D" w14:textId="77777777" w:rsidR="007B538C" w:rsidRDefault="007B538C" w:rsidP="007B538C">
      <w:pPr>
        <w:pStyle w:val="EW"/>
      </w:pPr>
      <w:r w:rsidRPr="007B0C8B">
        <w:t>NR</w:t>
      </w:r>
      <w:r w:rsidRPr="007B0C8B">
        <w:tab/>
        <w:t>New Radio</w:t>
      </w:r>
    </w:p>
    <w:p w14:paraId="56B6F882" w14:textId="77777777" w:rsidR="007B538C" w:rsidRPr="007B0C8B" w:rsidRDefault="007B538C" w:rsidP="007B538C">
      <w:pPr>
        <w:pStyle w:val="EW"/>
      </w:pPr>
      <w:r>
        <w:t>NR-DC</w:t>
      </w:r>
      <w:r>
        <w:tab/>
        <w:t>NR-NR Dual Connectivity</w:t>
      </w:r>
    </w:p>
    <w:p w14:paraId="44687036" w14:textId="77777777" w:rsidR="007B538C" w:rsidRDefault="007B538C" w:rsidP="007B538C">
      <w:pPr>
        <w:pStyle w:val="EW"/>
      </w:pPr>
      <w:r w:rsidRPr="007B0C8B">
        <w:t>NSSAI</w:t>
      </w:r>
      <w:r w:rsidRPr="007B0C8B">
        <w:tab/>
        <w:t>Network Slice Selection Assistance Information</w:t>
      </w:r>
    </w:p>
    <w:p w14:paraId="75A5B16A" w14:textId="77777777" w:rsidR="007B538C" w:rsidRDefault="007B538C" w:rsidP="007B538C">
      <w:pPr>
        <w:pStyle w:val="EW"/>
      </w:pPr>
      <w:r>
        <w:t>NSSAA</w:t>
      </w:r>
      <w:r>
        <w:tab/>
      </w:r>
      <w:r w:rsidRPr="008C729C">
        <w:t xml:space="preserve">Network Slice </w:t>
      </w:r>
      <w:r>
        <w:t>S</w:t>
      </w:r>
      <w:r w:rsidRPr="008C729C">
        <w:t xml:space="preserve">pecific </w:t>
      </w:r>
      <w:r>
        <w:t>A</w:t>
      </w:r>
      <w:r w:rsidRPr="008C729C">
        <w:t>uthentication</w:t>
      </w:r>
      <w:r>
        <w:t xml:space="preserve"> and Authorization</w:t>
      </w:r>
    </w:p>
    <w:p w14:paraId="70941BA0" w14:textId="77777777" w:rsidR="007B538C" w:rsidRDefault="007B538C" w:rsidP="007B538C">
      <w:pPr>
        <w:pStyle w:val="EW"/>
        <w:rPr>
          <w:noProof/>
        </w:rPr>
      </w:pPr>
      <w:r>
        <w:rPr>
          <w:noProof/>
        </w:rPr>
        <w:t>NSWO</w:t>
      </w:r>
      <w:r>
        <w:rPr>
          <w:noProof/>
        </w:rPr>
        <w:tab/>
        <w:t xml:space="preserve">Non-Seamless WLAN Offload   </w:t>
      </w:r>
    </w:p>
    <w:p w14:paraId="7CF4CD85" w14:textId="77777777" w:rsidR="007B538C" w:rsidRPr="007B0C8B" w:rsidRDefault="007B538C" w:rsidP="007B538C">
      <w:pPr>
        <w:pStyle w:val="EW"/>
      </w:pPr>
      <w:r>
        <w:rPr>
          <w:noProof/>
        </w:rPr>
        <w:t>NSWOF</w:t>
      </w:r>
      <w:r>
        <w:rPr>
          <w:noProof/>
        </w:rPr>
        <w:tab/>
        <w:t>Non-Seamless WLAN Offload Function</w:t>
      </w:r>
    </w:p>
    <w:p w14:paraId="567D6605" w14:textId="77777777" w:rsidR="007B538C" w:rsidRDefault="007B538C" w:rsidP="007B538C">
      <w:pPr>
        <w:pStyle w:val="EW"/>
      </w:pPr>
      <w:r w:rsidRPr="007B0C8B">
        <w:t>PDN</w:t>
      </w:r>
      <w:r w:rsidRPr="007B0C8B">
        <w:tab/>
        <w:t>Packet Data Network</w:t>
      </w:r>
    </w:p>
    <w:p w14:paraId="23BFADA7" w14:textId="77777777" w:rsidR="007B538C" w:rsidRDefault="007B538C" w:rsidP="007B538C">
      <w:pPr>
        <w:pStyle w:val="EW"/>
      </w:pPr>
      <w:r w:rsidRPr="00716EFE">
        <w:t>PEI</w:t>
      </w:r>
      <w:r w:rsidRPr="00716EFE">
        <w:tab/>
        <w:t>Permanent Equipment Identifier</w:t>
      </w:r>
    </w:p>
    <w:p w14:paraId="36E75F4B" w14:textId="77777777" w:rsidR="009D4145" w:rsidRDefault="009D4145" w:rsidP="009D4145">
      <w:pPr>
        <w:pStyle w:val="EW"/>
      </w:pPr>
      <w:proofErr w:type="spellStart"/>
      <w:r>
        <w:t>pIPX</w:t>
      </w:r>
      <w:proofErr w:type="spellEnd"/>
      <w:r>
        <w:tab/>
        <w:t>producer's IPX</w:t>
      </w:r>
    </w:p>
    <w:p w14:paraId="653F9643" w14:textId="77777777" w:rsidR="009D4145" w:rsidRDefault="009D4145" w:rsidP="009D4145">
      <w:pPr>
        <w:pStyle w:val="EW"/>
        <w:rPr>
          <w:ins w:id="34" w:author="Author"/>
        </w:rPr>
      </w:pPr>
      <w:proofErr w:type="spellStart"/>
      <w:ins w:id="35" w:author="Author">
        <w:r>
          <w:t>pNRF</w:t>
        </w:r>
        <w:proofErr w:type="spellEnd"/>
        <w:r>
          <w:tab/>
          <w:t>producer's NRF</w:t>
        </w:r>
      </w:ins>
    </w:p>
    <w:p w14:paraId="53747642" w14:textId="77777777" w:rsidR="009D4145" w:rsidRDefault="009D4145" w:rsidP="009D4145">
      <w:pPr>
        <w:pStyle w:val="EW"/>
      </w:pPr>
      <w:proofErr w:type="spellStart"/>
      <w:ins w:id="36" w:author="Author">
        <w:r>
          <w:t>pPLMN</w:t>
        </w:r>
        <w:proofErr w:type="spellEnd"/>
        <w:r>
          <w:tab/>
          <w:t>producer's PLMN</w:t>
        </w:r>
      </w:ins>
    </w:p>
    <w:p w14:paraId="3A6F4F09" w14:textId="77777777" w:rsidR="007B538C" w:rsidRDefault="007B538C" w:rsidP="007B538C">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5B37D21A" w14:textId="77777777" w:rsidR="007B538C" w:rsidRDefault="007B538C" w:rsidP="007B538C">
      <w:pPr>
        <w:pStyle w:val="EW"/>
      </w:pPr>
      <w:proofErr w:type="spellStart"/>
      <w:r>
        <w:t>pSEPP</w:t>
      </w:r>
      <w:proofErr w:type="spellEnd"/>
      <w:r>
        <w:tab/>
        <w:t>producer's SEPP</w:t>
      </w:r>
    </w:p>
    <w:p w14:paraId="07841461" w14:textId="77777777" w:rsidR="007B538C" w:rsidRPr="007B0C8B" w:rsidRDefault="007B538C" w:rsidP="007B538C">
      <w:pPr>
        <w:pStyle w:val="EW"/>
      </w:pPr>
      <w:r w:rsidRPr="003D2F02">
        <w:t>PUR</w:t>
      </w:r>
      <w:r w:rsidRPr="003D2F02">
        <w:tab/>
        <w:t>Preconfigured Uplink Resource</w:t>
      </w:r>
    </w:p>
    <w:p w14:paraId="710E740C" w14:textId="77777777" w:rsidR="007B538C" w:rsidRPr="007B0C8B" w:rsidRDefault="007B538C" w:rsidP="007B538C">
      <w:pPr>
        <w:pStyle w:val="EW"/>
      </w:pPr>
      <w:r w:rsidRPr="007B0C8B">
        <w:t>QoS</w:t>
      </w:r>
      <w:r w:rsidRPr="007B0C8B">
        <w:tab/>
        <w:t xml:space="preserve">Quality of Service </w:t>
      </w:r>
    </w:p>
    <w:p w14:paraId="5286F402" w14:textId="77777777" w:rsidR="007B538C" w:rsidRPr="007B0C8B" w:rsidRDefault="007B538C" w:rsidP="007B538C">
      <w:pPr>
        <w:pStyle w:val="EW"/>
      </w:pPr>
      <w:r w:rsidRPr="007B0C8B">
        <w:t>RES</w:t>
      </w:r>
      <w:r w:rsidRPr="007B0C8B">
        <w:tab/>
      </w:r>
      <w:proofErr w:type="spellStart"/>
      <w:r w:rsidRPr="007B0C8B">
        <w:t>RESponse</w:t>
      </w:r>
      <w:proofErr w:type="spellEnd"/>
    </w:p>
    <w:p w14:paraId="1E4BD01D" w14:textId="77777777" w:rsidR="007B538C" w:rsidRDefault="007B538C" w:rsidP="007B538C">
      <w:pPr>
        <w:pStyle w:val="EW"/>
      </w:pPr>
      <w:r>
        <w:t>SCG</w:t>
      </w:r>
      <w:r>
        <w:tab/>
        <w:t>Secondary Cell Group</w:t>
      </w:r>
    </w:p>
    <w:p w14:paraId="5D7BA4C7" w14:textId="77777777" w:rsidR="007B538C" w:rsidRDefault="007B538C" w:rsidP="007B538C">
      <w:pPr>
        <w:pStyle w:val="EW"/>
      </w:pPr>
      <w:r w:rsidRPr="007B0C8B">
        <w:t>SEAF</w:t>
      </w:r>
      <w:r w:rsidRPr="007B0C8B">
        <w:tab/>
      </w:r>
      <w:proofErr w:type="spellStart"/>
      <w:r w:rsidRPr="007B0C8B">
        <w:t>SEcurity</w:t>
      </w:r>
      <w:proofErr w:type="spellEnd"/>
      <w:r w:rsidRPr="007B0C8B">
        <w:t xml:space="preserve"> Anchor Function</w:t>
      </w:r>
    </w:p>
    <w:p w14:paraId="6B6D41A1" w14:textId="77777777" w:rsidR="007B538C" w:rsidRPr="00DA4F49" w:rsidRDefault="007B538C" w:rsidP="007B538C">
      <w:pPr>
        <w:pStyle w:val="EW"/>
        <w:rPr>
          <w:lang w:val="fr-FR"/>
        </w:rPr>
      </w:pPr>
      <w:r w:rsidRPr="00DA4F49">
        <w:rPr>
          <w:lang w:val="fr-FR"/>
        </w:rPr>
        <w:t>SCP</w:t>
      </w:r>
      <w:r w:rsidRPr="00DA4F49">
        <w:rPr>
          <w:lang w:val="fr-FR"/>
        </w:rPr>
        <w:tab/>
        <w:t>Service Communication Proxy</w:t>
      </w:r>
    </w:p>
    <w:p w14:paraId="597BA770" w14:textId="77777777" w:rsidR="007B538C" w:rsidRDefault="007B538C" w:rsidP="007B538C">
      <w:pPr>
        <w:pStyle w:val="EW"/>
      </w:pPr>
      <w:r w:rsidRPr="00DA4F49">
        <w:rPr>
          <w:lang w:val="fr-FR"/>
        </w:rPr>
        <w:t xml:space="preserve">NOTE: </w:t>
      </w:r>
      <w:proofErr w:type="spellStart"/>
      <w:r w:rsidRPr="00DA4F49">
        <w:rPr>
          <w:lang w:val="fr-FR"/>
        </w:rPr>
        <w:t>Void</w:t>
      </w:r>
      <w:proofErr w:type="spellEnd"/>
      <w:r w:rsidRPr="00DA4F49">
        <w:rPr>
          <w:lang w:val="fr-FR"/>
        </w:rPr>
        <w:t>.</w:t>
      </w:r>
      <w:r w:rsidRPr="00DA4F49">
        <w:rPr>
          <w:lang w:val="fr-FR"/>
        </w:rPr>
        <w:tab/>
      </w:r>
      <w:r w:rsidRPr="007B0C8B">
        <w:t>Security Gateway</w:t>
      </w:r>
    </w:p>
    <w:p w14:paraId="77D34787" w14:textId="77777777" w:rsidR="007B538C" w:rsidRDefault="007B538C" w:rsidP="007B538C">
      <w:pPr>
        <w:pStyle w:val="EW"/>
      </w:pPr>
      <w:r>
        <w:t>SEPP</w:t>
      </w:r>
      <w:r>
        <w:tab/>
        <w:t>Security Edge Protection Proxy</w:t>
      </w:r>
    </w:p>
    <w:p w14:paraId="7F6C100F" w14:textId="77777777" w:rsidR="007B538C" w:rsidRPr="007B0C8B" w:rsidRDefault="007B538C" w:rsidP="007B538C">
      <w:pPr>
        <w:pStyle w:val="EW"/>
      </w:pPr>
      <w:proofErr w:type="spellStart"/>
      <w:r>
        <w:t>SgNB</w:t>
      </w:r>
      <w:proofErr w:type="spellEnd"/>
      <w:r>
        <w:tab/>
        <w:t xml:space="preserve">Secondary </w:t>
      </w:r>
      <w:proofErr w:type="spellStart"/>
      <w:r>
        <w:t>gNB</w:t>
      </w:r>
      <w:proofErr w:type="spellEnd"/>
    </w:p>
    <w:p w14:paraId="6FB0FFC4" w14:textId="77777777" w:rsidR="007B538C" w:rsidRPr="007B0C8B" w:rsidRDefault="007B538C" w:rsidP="007B538C">
      <w:pPr>
        <w:pStyle w:val="EW"/>
      </w:pPr>
      <w:r w:rsidRPr="007B0C8B">
        <w:t>SIDF</w:t>
      </w:r>
      <w:r w:rsidRPr="007B0C8B">
        <w:tab/>
        <w:t xml:space="preserve">Subscription Identifier De-concealing Function </w:t>
      </w:r>
    </w:p>
    <w:p w14:paraId="7450E6D4" w14:textId="77777777" w:rsidR="007B538C" w:rsidRPr="007B0C8B" w:rsidRDefault="007B538C" w:rsidP="007B538C">
      <w:pPr>
        <w:pStyle w:val="EW"/>
      </w:pPr>
      <w:r w:rsidRPr="007B0C8B">
        <w:t>SMC</w:t>
      </w:r>
      <w:r w:rsidRPr="007B0C8B">
        <w:tab/>
        <w:t>Security Mode Command</w:t>
      </w:r>
    </w:p>
    <w:p w14:paraId="5EB4511E" w14:textId="77777777" w:rsidR="007B538C" w:rsidRPr="007B0C8B" w:rsidRDefault="007B538C" w:rsidP="007B538C">
      <w:pPr>
        <w:pStyle w:val="EW"/>
      </w:pPr>
      <w:r w:rsidRPr="007B0C8B">
        <w:t>SMF</w:t>
      </w:r>
      <w:r w:rsidRPr="007B0C8B">
        <w:tab/>
        <w:t>Session Management Function</w:t>
      </w:r>
    </w:p>
    <w:p w14:paraId="4698E0B6" w14:textId="77777777" w:rsidR="007B538C" w:rsidRDefault="007B538C" w:rsidP="007B538C">
      <w:pPr>
        <w:pStyle w:val="EW"/>
      </w:pPr>
      <w:r>
        <w:t>SN</w:t>
      </w:r>
      <w:r>
        <w:tab/>
        <w:t>Secondary Node</w:t>
      </w:r>
      <w:r w:rsidRPr="007B0C8B">
        <w:t xml:space="preserve"> </w:t>
      </w:r>
    </w:p>
    <w:p w14:paraId="71F186C6" w14:textId="77777777" w:rsidR="007B538C" w:rsidRPr="007B0C8B" w:rsidRDefault="007B538C" w:rsidP="007B538C">
      <w:pPr>
        <w:pStyle w:val="EW"/>
      </w:pPr>
      <w:r w:rsidRPr="007B0C8B">
        <w:t>SN Id</w:t>
      </w:r>
      <w:r w:rsidRPr="007B0C8B">
        <w:tab/>
        <w:t>Serving Network Identifier</w:t>
      </w:r>
    </w:p>
    <w:p w14:paraId="59CC3FE8" w14:textId="77777777" w:rsidR="007B538C" w:rsidRPr="00B32D78" w:rsidRDefault="007B538C" w:rsidP="007B538C">
      <w:pPr>
        <w:pStyle w:val="EW"/>
        <w:rPr>
          <w:lang w:val="fr-FR"/>
        </w:rPr>
      </w:pPr>
      <w:r w:rsidRPr="00B32D78">
        <w:rPr>
          <w:lang w:val="fr-FR"/>
        </w:rPr>
        <w:t>SUCI</w:t>
      </w:r>
      <w:r w:rsidRPr="00B32D78">
        <w:rPr>
          <w:lang w:val="fr-FR"/>
        </w:rPr>
        <w:tab/>
      </w:r>
      <w:proofErr w:type="spellStart"/>
      <w:r w:rsidRPr="00B32D78">
        <w:rPr>
          <w:lang w:val="fr-FR"/>
        </w:rPr>
        <w:t>Subscription</w:t>
      </w:r>
      <w:proofErr w:type="spellEnd"/>
      <w:r w:rsidRPr="00B32D78">
        <w:rPr>
          <w:lang w:val="fr-FR"/>
        </w:rPr>
        <w:t xml:space="preserve"> </w:t>
      </w:r>
      <w:proofErr w:type="spellStart"/>
      <w:r w:rsidRPr="00B32D78">
        <w:rPr>
          <w:lang w:val="fr-FR"/>
        </w:rPr>
        <w:t>Concealed</w:t>
      </w:r>
      <w:proofErr w:type="spellEnd"/>
      <w:r w:rsidRPr="00B32D78">
        <w:rPr>
          <w:lang w:val="fr-FR"/>
        </w:rPr>
        <w:t xml:space="preserve"> Identifier </w:t>
      </w:r>
    </w:p>
    <w:p w14:paraId="0BBC895E" w14:textId="77777777" w:rsidR="007B538C" w:rsidRPr="00B32D78" w:rsidRDefault="007B538C" w:rsidP="007B538C">
      <w:pPr>
        <w:pStyle w:val="EW"/>
        <w:rPr>
          <w:lang w:val="fr-FR"/>
        </w:rPr>
      </w:pPr>
      <w:r w:rsidRPr="00B32D78">
        <w:rPr>
          <w:lang w:val="fr-FR"/>
        </w:rPr>
        <w:t>SUPI</w:t>
      </w:r>
      <w:r w:rsidRPr="00B32D78">
        <w:rPr>
          <w:lang w:val="fr-FR"/>
        </w:rPr>
        <w:tab/>
      </w:r>
      <w:proofErr w:type="spellStart"/>
      <w:r w:rsidRPr="00B32D78">
        <w:rPr>
          <w:lang w:val="fr-FR"/>
        </w:rPr>
        <w:t>Subscription</w:t>
      </w:r>
      <w:proofErr w:type="spellEnd"/>
      <w:r w:rsidRPr="00B32D78">
        <w:rPr>
          <w:lang w:val="fr-FR"/>
        </w:rPr>
        <w:t xml:space="preserve"> Permanent Identifier </w:t>
      </w:r>
    </w:p>
    <w:p w14:paraId="5AEE85B5" w14:textId="77777777" w:rsidR="007B538C" w:rsidRDefault="007B538C" w:rsidP="007B538C">
      <w:pPr>
        <w:pStyle w:val="EW"/>
      </w:pPr>
      <w:r w:rsidRPr="007B0C8B">
        <w:t>TLS</w:t>
      </w:r>
      <w:r w:rsidRPr="007B0C8B">
        <w:tab/>
        <w:t>Transport Layer Security</w:t>
      </w:r>
    </w:p>
    <w:p w14:paraId="0B8C5131" w14:textId="77777777" w:rsidR="007B538C" w:rsidRDefault="007B538C" w:rsidP="007B538C">
      <w:pPr>
        <w:pStyle w:val="EW"/>
      </w:pPr>
      <w:r>
        <w:t>TNAN</w:t>
      </w:r>
      <w:r>
        <w:tab/>
        <w:t>Trusted Non-3GPP Access Network</w:t>
      </w:r>
    </w:p>
    <w:p w14:paraId="21136F83" w14:textId="77777777" w:rsidR="007B538C" w:rsidRDefault="007B538C" w:rsidP="007B538C">
      <w:pPr>
        <w:pStyle w:val="EW"/>
      </w:pPr>
      <w:r>
        <w:t>TNAP</w:t>
      </w:r>
      <w:r>
        <w:tab/>
        <w:t>Trusted Non-3GPP Access Point</w:t>
      </w:r>
    </w:p>
    <w:p w14:paraId="01A9BC9A" w14:textId="77777777" w:rsidR="007B538C" w:rsidRDefault="007B538C" w:rsidP="007B538C">
      <w:pPr>
        <w:pStyle w:val="EW"/>
      </w:pPr>
      <w:r>
        <w:t>TNGF</w:t>
      </w:r>
      <w:r>
        <w:tab/>
        <w:t>Trusted Non-3GPP Gateway Function</w:t>
      </w:r>
    </w:p>
    <w:p w14:paraId="67B50269" w14:textId="77777777" w:rsidR="007B538C" w:rsidRDefault="007B538C" w:rsidP="007B538C">
      <w:pPr>
        <w:pStyle w:val="EW"/>
      </w:pPr>
      <w:r>
        <w:t>TWAP</w:t>
      </w:r>
      <w:r>
        <w:tab/>
      </w:r>
      <w:r w:rsidRPr="00AF7F3B">
        <w:t>Trusted WLAN Access Point</w:t>
      </w:r>
    </w:p>
    <w:p w14:paraId="262A6544" w14:textId="77777777" w:rsidR="007B538C" w:rsidRDefault="007B538C" w:rsidP="007B538C">
      <w:pPr>
        <w:pStyle w:val="EW"/>
      </w:pPr>
      <w:r>
        <w:t>TWIF</w:t>
      </w:r>
      <w:r>
        <w:tab/>
      </w:r>
      <w:r w:rsidRPr="00AF7F3B">
        <w:t>Trusted WLAN Interworking Function</w:t>
      </w:r>
    </w:p>
    <w:p w14:paraId="437BAEF4" w14:textId="77777777" w:rsidR="007B538C" w:rsidRPr="007B0C8B" w:rsidRDefault="007B538C" w:rsidP="007B538C">
      <w:pPr>
        <w:pStyle w:val="EW"/>
      </w:pPr>
      <w:r>
        <w:t>TSC</w:t>
      </w:r>
      <w:r>
        <w:tab/>
        <w:t>Time Sensitive Communication</w:t>
      </w:r>
    </w:p>
    <w:p w14:paraId="7AF3AAE4" w14:textId="77777777" w:rsidR="007B538C" w:rsidRPr="007B0C8B" w:rsidRDefault="007B538C" w:rsidP="007B538C">
      <w:pPr>
        <w:pStyle w:val="EW"/>
      </w:pPr>
      <w:r w:rsidRPr="007B0C8B">
        <w:t>UE</w:t>
      </w:r>
      <w:r w:rsidRPr="007B0C8B">
        <w:tab/>
        <w:t>User Equipment</w:t>
      </w:r>
    </w:p>
    <w:p w14:paraId="70EFEE60" w14:textId="77777777" w:rsidR="007B538C" w:rsidRPr="007B0C8B" w:rsidRDefault="007B538C" w:rsidP="007B538C">
      <w:pPr>
        <w:pStyle w:val="EW"/>
      </w:pPr>
      <w:r w:rsidRPr="007B0C8B">
        <w:t>UEA</w:t>
      </w:r>
      <w:r w:rsidRPr="007B0C8B">
        <w:tab/>
        <w:t>UMTS Encryption Algorithm</w:t>
      </w:r>
    </w:p>
    <w:p w14:paraId="3F98DB53" w14:textId="77777777" w:rsidR="007B538C" w:rsidRDefault="007B538C" w:rsidP="007B538C">
      <w:pPr>
        <w:pStyle w:val="EW"/>
      </w:pPr>
      <w:r w:rsidRPr="007B0C8B">
        <w:t>UDM</w:t>
      </w:r>
      <w:r w:rsidRPr="007B0C8B">
        <w:tab/>
        <w:t>Unified Data Management</w:t>
      </w:r>
    </w:p>
    <w:p w14:paraId="6622E221" w14:textId="77777777" w:rsidR="007B538C" w:rsidRPr="007B0C8B" w:rsidRDefault="007B538C" w:rsidP="007B538C">
      <w:pPr>
        <w:pStyle w:val="EW"/>
      </w:pPr>
      <w:r w:rsidRPr="00E5703F">
        <w:t>UDR</w:t>
      </w:r>
      <w:r w:rsidRPr="00E5703F">
        <w:tab/>
        <w:t>Unified Data Repository</w:t>
      </w:r>
    </w:p>
    <w:p w14:paraId="634A0A2A" w14:textId="77777777" w:rsidR="007B538C" w:rsidRPr="007B0C8B" w:rsidRDefault="007B538C" w:rsidP="007B538C">
      <w:pPr>
        <w:pStyle w:val="EW"/>
      </w:pPr>
      <w:r w:rsidRPr="007B0C8B">
        <w:t>UIA</w:t>
      </w:r>
      <w:r w:rsidRPr="007B0C8B">
        <w:tab/>
        <w:t>UMTS Integrity Algorithm</w:t>
      </w:r>
    </w:p>
    <w:p w14:paraId="2A74E8F7" w14:textId="77777777" w:rsidR="007B538C" w:rsidRPr="007B0C8B" w:rsidRDefault="007B538C" w:rsidP="007B538C">
      <w:pPr>
        <w:pStyle w:val="EW"/>
      </w:pPr>
      <w:r w:rsidRPr="007B0C8B">
        <w:t>ULR</w:t>
      </w:r>
      <w:r w:rsidRPr="007B0C8B">
        <w:tab/>
        <w:t>Update Location Request</w:t>
      </w:r>
    </w:p>
    <w:p w14:paraId="621A214C" w14:textId="77777777" w:rsidR="007B538C" w:rsidRPr="007B0C8B" w:rsidRDefault="007B538C" w:rsidP="007B538C">
      <w:pPr>
        <w:pStyle w:val="EW"/>
      </w:pPr>
      <w:r w:rsidRPr="007B0C8B">
        <w:t>UP</w:t>
      </w:r>
      <w:r w:rsidRPr="007B0C8B">
        <w:tab/>
        <w:t>User Plane</w:t>
      </w:r>
    </w:p>
    <w:p w14:paraId="1F7C4B16" w14:textId="77777777" w:rsidR="007B538C" w:rsidRDefault="007B538C" w:rsidP="007B538C">
      <w:pPr>
        <w:pStyle w:val="EW"/>
      </w:pPr>
      <w:r w:rsidRPr="007B0C8B">
        <w:t>UPF</w:t>
      </w:r>
      <w:r w:rsidRPr="007B0C8B">
        <w:tab/>
        <w:t>User Plane Function</w:t>
      </w:r>
    </w:p>
    <w:p w14:paraId="7E5942BC" w14:textId="77777777" w:rsidR="007B538C" w:rsidRPr="007B0C8B" w:rsidRDefault="007B538C" w:rsidP="007B538C">
      <w:pPr>
        <w:pStyle w:val="EW"/>
      </w:pPr>
      <w:r>
        <w:t>URLLC</w:t>
      </w:r>
      <w:r>
        <w:tab/>
        <w:t>Ultra Reliable Low Latency Communication</w:t>
      </w:r>
    </w:p>
    <w:p w14:paraId="41622BE5" w14:textId="77777777" w:rsidR="007B538C" w:rsidRPr="007B0C8B" w:rsidRDefault="007B538C" w:rsidP="007B538C">
      <w:pPr>
        <w:pStyle w:val="EW"/>
      </w:pPr>
      <w:r w:rsidRPr="007B0C8B">
        <w:t>USIM</w:t>
      </w:r>
      <w:r w:rsidRPr="007B0C8B">
        <w:tab/>
        <w:t>Universal Subscriber Identity Module</w:t>
      </w:r>
    </w:p>
    <w:p w14:paraId="6E3AC4EF" w14:textId="77777777" w:rsidR="007B538C" w:rsidRPr="007B0C8B" w:rsidRDefault="007B538C" w:rsidP="007B538C">
      <w:pPr>
        <w:pStyle w:val="EX"/>
      </w:pPr>
      <w:r w:rsidRPr="007B0C8B">
        <w:t>XRES</w:t>
      </w:r>
      <w:r w:rsidRPr="007B0C8B">
        <w:tab/>
      </w:r>
      <w:proofErr w:type="spellStart"/>
      <w:r w:rsidRPr="007B0C8B">
        <w:t>eXpected</w:t>
      </w:r>
      <w:proofErr w:type="spellEnd"/>
      <w:r w:rsidRPr="007B0C8B">
        <w:t xml:space="preserve"> </w:t>
      </w:r>
      <w:proofErr w:type="spellStart"/>
      <w:r w:rsidRPr="007B0C8B">
        <w:t>RESponse</w:t>
      </w:r>
      <w:proofErr w:type="spellEnd"/>
    </w:p>
    <w:p w14:paraId="68C9CD36" w14:textId="3ECCFD05" w:rsidR="001E41F3" w:rsidRDefault="001E41F3">
      <w:pPr>
        <w:rPr>
          <w:noProof/>
        </w:rPr>
      </w:pPr>
    </w:p>
    <w:p w14:paraId="4AF3EB32" w14:textId="77777777" w:rsidR="00C51AF8" w:rsidRDefault="00C51AF8" w:rsidP="00C51AF8">
      <w:pPr>
        <w:pStyle w:val="Heading3"/>
        <w:jc w:val="center"/>
        <w:rPr>
          <w:color w:val="00B0F0"/>
          <w:sz w:val="40"/>
          <w:szCs w:val="28"/>
        </w:rPr>
      </w:pPr>
      <w:r>
        <w:rPr>
          <w:color w:val="00B0F0"/>
          <w:sz w:val="40"/>
          <w:szCs w:val="28"/>
        </w:rPr>
        <w:t>*** END CHANGES 2 ***</w:t>
      </w:r>
    </w:p>
    <w:p w14:paraId="0A92BB21" w14:textId="77777777" w:rsidR="00C51AF8" w:rsidRDefault="00C51AF8" w:rsidP="00C51AF8">
      <w:pPr>
        <w:rPr>
          <w:color w:val="FF0000"/>
        </w:rPr>
      </w:pPr>
    </w:p>
    <w:p w14:paraId="3A218BEC" w14:textId="77777777" w:rsidR="00C51AF8" w:rsidRDefault="00C51AF8" w:rsidP="00C51AF8">
      <w:pPr>
        <w:pStyle w:val="Heading3"/>
        <w:jc w:val="center"/>
        <w:rPr>
          <w:color w:val="00B0F0"/>
          <w:sz w:val="40"/>
          <w:szCs w:val="28"/>
        </w:rPr>
      </w:pPr>
      <w:r>
        <w:rPr>
          <w:color w:val="00B0F0"/>
          <w:sz w:val="40"/>
          <w:szCs w:val="28"/>
        </w:rPr>
        <w:lastRenderedPageBreak/>
        <w:t>*** BEGIN CHANGES 3 ***</w:t>
      </w:r>
    </w:p>
    <w:p w14:paraId="59137D2F" w14:textId="5BB66224" w:rsidR="0005740B" w:rsidRDefault="0005740B">
      <w:pPr>
        <w:rPr>
          <w:noProof/>
        </w:rPr>
      </w:pPr>
    </w:p>
    <w:p w14:paraId="17692D12" w14:textId="77777777" w:rsidR="0005740B" w:rsidRDefault="0005740B" w:rsidP="0005740B">
      <w:pPr>
        <w:pStyle w:val="Heading3"/>
      </w:pPr>
      <w:bookmarkStart w:id="37" w:name="_Toc19634886"/>
      <w:bookmarkStart w:id="38" w:name="_Toc26875954"/>
      <w:bookmarkStart w:id="39" w:name="_Toc35528721"/>
      <w:bookmarkStart w:id="40" w:name="_Toc35533482"/>
      <w:bookmarkStart w:id="41" w:name="_Toc45028846"/>
      <w:bookmarkStart w:id="42" w:name="_Toc45274511"/>
      <w:bookmarkStart w:id="43" w:name="_Toc45275098"/>
      <w:bookmarkStart w:id="44" w:name="_Toc51168356"/>
      <w:bookmarkStart w:id="45" w:name="_Toc106197868"/>
      <w:r>
        <w:t>13.4.1</w:t>
      </w:r>
      <w:r>
        <w:tab/>
        <w:t>OAuth 2.0 based authorization of Network Function service access</w:t>
      </w:r>
      <w:bookmarkEnd w:id="37"/>
      <w:bookmarkEnd w:id="38"/>
      <w:bookmarkEnd w:id="39"/>
      <w:bookmarkEnd w:id="40"/>
      <w:bookmarkEnd w:id="41"/>
      <w:bookmarkEnd w:id="42"/>
      <w:bookmarkEnd w:id="43"/>
      <w:bookmarkEnd w:id="44"/>
      <w:bookmarkEnd w:id="45"/>
    </w:p>
    <w:p w14:paraId="38F2D0C6" w14:textId="77777777" w:rsidR="0005740B" w:rsidRDefault="0005740B" w:rsidP="0005740B">
      <w:pPr>
        <w:pStyle w:val="Heading4"/>
      </w:pPr>
      <w:bookmarkStart w:id="46" w:name="_Toc19634887"/>
      <w:bookmarkStart w:id="47" w:name="_Toc26875955"/>
      <w:bookmarkStart w:id="48" w:name="_Toc35528722"/>
      <w:bookmarkStart w:id="49" w:name="_Toc35533483"/>
      <w:bookmarkStart w:id="50" w:name="_Toc45028847"/>
      <w:bookmarkStart w:id="51" w:name="_Toc45274512"/>
      <w:bookmarkStart w:id="52" w:name="_Toc45275099"/>
      <w:bookmarkStart w:id="53" w:name="_Toc51168357"/>
      <w:bookmarkStart w:id="54" w:name="_Toc106197869"/>
      <w:r>
        <w:t>13.4.1.0</w:t>
      </w:r>
      <w:r>
        <w:tab/>
        <w:t>General</w:t>
      </w:r>
      <w:bookmarkEnd w:id="46"/>
      <w:bookmarkEnd w:id="47"/>
      <w:bookmarkEnd w:id="48"/>
      <w:bookmarkEnd w:id="49"/>
      <w:bookmarkEnd w:id="50"/>
      <w:bookmarkEnd w:id="51"/>
      <w:bookmarkEnd w:id="52"/>
      <w:bookmarkEnd w:id="53"/>
      <w:bookmarkEnd w:id="54"/>
    </w:p>
    <w:p w14:paraId="56400F79" w14:textId="77777777" w:rsidR="0005740B" w:rsidRPr="00527D58" w:rsidRDefault="0005740B" w:rsidP="0005740B">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p>
    <w:p w14:paraId="729E8319" w14:textId="77777777" w:rsidR="0005740B" w:rsidRDefault="0005740B" w:rsidP="0005740B">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461856BC" w14:textId="77777777" w:rsidR="0005740B" w:rsidRDefault="0005740B" w:rsidP="0005740B">
      <w:pPr>
        <w:pStyle w:val="NO"/>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roducer. The provisioning of such pre-shared symmetric key is outside the scope of this document.</w:t>
      </w:r>
    </w:p>
    <w:p w14:paraId="2EC43F7E" w14:textId="77777777" w:rsidR="0005740B" w:rsidRPr="000077FF" w:rsidRDefault="0005740B" w:rsidP="0005740B">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39C48C68" w14:textId="77777777" w:rsidR="0005740B" w:rsidRDefault="0005740B" w:rsidP="0005740B">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44B3E22" w14:textId="77777777" w:rsidR="0005740B" w:rsidRDefault="0005740B" w:rsidP="0005740B">
      <w:r>
        <w:t>The authorization framework described in clause 13.4.1 is mandatory to support for NRF and NF.</w:t>
      </w:r>
    </w:p>
    <w:p w14:paraId="159B7BB7" w14:textId="77777777" w:rsidR="0005740B" w:rsidRDefault="0005740B" w:rsidP="0005740B">
      <w:pPr>
        <w:pStyle w:val="Heading4"/>
      </w:pPr>
      <w:bookmarkStart w:id="55" w:name="_Toc19634888"/>
      <w:bookmarkStart w:id="56" w:name="_Toc26875956"/>
      <w:bookmarkStart w:id="57" w:name="_Toc35528723"/>
      <w:bookmarkStart w:id="58" w:name="_Toc35533484"/>
      <w:bookmarkStart w:id="59" w:name="_Toc45028848"/>
      <w:bookmarkStart w:id="60" w:name="_Toc45274513"/>
      <w:bookmarkStart w:id="61" w:name="_Toc45275100"/>
      <w:bookmarkStart w:id="62" w:name="_Toc51168358"/>
      <w:bookmarkStart w:id="63" w:name="_Toc106197870"/>
      <w:r>
        <w:t>13.4.1.1</w:t>
      </w:r>
      <w:r>
        <w:tab/>
        <w:t>Service access authorization within the PLMN</w:t>
      </w:r>
      <w:bookmarkEnd w:id="55"/>
      <w:bookmarkEnd w:id="56"/>
      <w:bookmarkEnd w:id="57"/>
      <w:bookmarkEnd w:id="58"/>
      <w:bookmarkEnd w:id="59"/>
      <w:bookmarkEnd w:id="60"/>
      <w:bookmarkEnd w:id="61"/>
      <w:bookmarkEnd w:id="62"/>
      <w:bookmarkEnd w:id="63"/>
    </w:p>
    <w:p w14:paraId="08E5DB66" w14:textId="77777777" w:rsidR="0005740B" w:rsidRPr="005C51CF" w:rsidRDefault="0005740B" w:rsidP="0005740B">
      <w:pPr>
        <w:pStyle w:val="Heading5"/>
      </w:pPr>
      <w:bookmarkStart w:id="64" w:name="_Toc106197871"/>
      <w:r>
        <w:t>13.4.1.1.1</w:t>
      </w:r>
      <w:r>
        <w:tab/>
        <w:t>OAuth 2.0 roles</w:t>
      </w:r>
      <w:bookmarkEnd w:id="64"/>
    </w:p>
    <w:p w14:paraId="751E8934" w14:textId="77777777" w:rsidR="0005740B" w:rsidRDefault="0005740B" w:rsidP="0005740B">
      <w:r>
        <w:t>OAuth 2.0 roles, as defined in clause 1.1 of</w:t>
      </w:r>
      <w:r w:rsidRPr="00B37C25">
        <w:t xml:space="preserve"> </w:t>
      </w:r>
      <w:r>
        <w:t>RFC 6749 [43], are as follows:</w:t>
      </w:r>
    </w:p>
    <w:p w14:paraId="2F829617" w14:textId="77777777" w:rsidR="0005740B" w:rsidRDefault="0005740B" w:rsidP="0005740B">
      <w:pPr>
        <w:pStyle w:val="B10"/>
      </w:pPr>
      <w:r>
        <w:t>a.</w:t>
      </w:r>
      <w:r>
        <w:tab/>
        <w:t>The Network Repository Function (NRF) shall be the OAuth 2.0 Authorization server.</w:t>
      </w:r>
    </w:p>
    <w:p w14:paraId="3FC4B01F" w14:textId="77777777" w:rsidR="0005740B" w:rsidRDefault="0005740B" w:rsidP="0005740B">
      <w:pPr>
        <w:pStyle w:val="B10"/>
      </w:pPr>
      <w:r>
        <w:t>b.</w:t>
      </w:r>
      <w:r>
        <w:tab/>
        <w:t>The NF Service Consumer shall be the OAuth 2.0 client.</w:t>
      </w:r>
    </w:p>
    <w:p w14:paraId="77A55ED7" w14:textId="77777777" w:rsidR="0005740B" w:rsidRDefault="0005740B" w:rsidP="0005740B">
      <w:pPr>
        <w:pStyle w:val="B10"/>
      </w:pPr>
      <w:r>
        <w:t>c.</w:t>
      </w:r>
      <w:r>
        <w:tab/>
        <w:t>The NF Service Producer shall be the OAuth 2.0 resource server.</w:t>
      </w:r>
    </w:p>
    <w:p w14:paraId="1E34462F" w14:textId="77777777" w:rsidR="0005740B" w:rsidRDefault="0005740B" w:rsidP="0005740B"/>
    <w:p w14:paraId="56753816" w14:textId="77777777" w:rsidR="0005740B" w:rsidRPr="00527D58" w:rsidRDefault="0005740B" w:rsidP="0005740B">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9F59AFA" w14:textId="77777777" w:rsidR="0005740B" w:rsidRDefault="0005740B" w:rsidP="0005740B">
      <w:r>
        <w:t>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w:t>
      </w:r>
    </w:p>
    <w:p w14:paraId="0E4753BF" w14:textId="77777777" w:rsidR="0005740B" w:rsidRDefault="0005740B" w:rsidP="0005740B">
      <w:r w:rsidRPr="0058283D">
        <w:t>A Network Function that does not implement this option shall be able to get an access token from the NRF as long as the NRF is able to authenticate and authorize the Network Function during the NF access token get service request.</w:t>
      </w:r>
    </w:p>
    <w:p w14:paraId="61648194" w14:textId="77777777" w:rsidR="0005740B" w:rsidRPr="00B32D78" w:rsidRDefault="0005740B" w:rsidP="0005740B">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67CBF7A2" w14:textId="77777777" w:rsidR="0005740B" w:rsidRPr="000077FF" w:rsidRDefault="0005740B" w:rsidP="0005740B">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16E7FF22" w14:textId="77777777" w:rsidR="0005740B" w:rsidRPr="000077FF" w:rsidRDefault="0005740B" w:rsidP="0005740B">
      <w:pPr>
        <w:pStyle w:val="TH"/>
        <w:rPr>
          <w:noProof/>
        </w:rPr>
      </w:pPr>
      <w:r w:rsidRPr="000077FF">
        <w:rPr>
          <w:rFonts w:eastAsia="SimSun"/>
        </w:rPr>
        <w:object w:dxaOrig="7500" w:dyaOrig="3301" w14:anchorId="71572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4pt;height:137.1pt" o:ole="" o:preferrelative="f">
            <v:imagedata r:id="rId13" o:title="" croptop="5128f" cropbottom="5377f" cropright="1461f"/>
            <o:lock v:ext="edit" aspectratio="f"/>
          </v:shape>
          <o:OLEObject Type="Embed" ProgID="Visio.Drawing.11" ShapeID="_x0000_i1025" DrawAspect="Content" ObjectID="_1723468267" r:id="rId14"/>
        </w:object>
      </w:r>
    </w:p>
    <w:p w14:paraId="5D3389CD" w14:textId="77777777" w:rsidR="0005740B" w:rsidRPr="000077FF" w:rsidRDefault="0005740B" w:rsidP="0005740B">
      <w:pPr>
        <w:pStyle w:val="TF"/>
      </w:pPr>
      <w:r w:rsidRPr="000077FF">
        <w:t xml:space="preserve">Figure 13.4.1.1-1b NF </w:t>
      </w:r>
      <w:r>
        <w:t>S</w:t>
      </w:r>
      <w:r w:rsidRPr="000077FF">
        <w:t xml:space="preserve">ervice </w:t>
      </w:r>
      <w:r>
        <w:t>P</w:t>
      </w:r>
      <w:r w:rsidRPr="000077FF">
        <w:t>roducer registers in NRF</w:t>
      </w:r>
    </w:p>
    <w:p w14:paraId="1D3A5E22" w14:textId="77777777" w:rsidR="0005740B" w:rsidRPr="000077FF" w:rsidRDefault="0005740B" w:rsidP="0005740B">
      <w:pPr>
        <w:pStyle w:val="B10"/>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6339FDF7" w14:textId="77777777" w:rsidR="0005740B" w:rsidRPr="000077FF" w:rsidRDefault="0005740B" w:rsidP="0005740B">
      <w:pPr>
        <w:pStyle w:val="B10"/>
      </w:pPr>
      <w:r>
        <w:t>2-3)</w:t>
      </w:r>
      <w:r>
        <w:tab/>
      </w:r>
      <w:r w:rsidRPr="000077FF">
        <w:t>After storing the NF Profile, NRF responds successfully.</w:t>
      </w:r>
    </w:p>
    <w:p w14:paraId="42D0CEBD" w14:textId="77777777" w:rsidR="0005740B" w:rsidRDefault="0005740B" w:rsidP="0005740B">
      <w:pPr>
        <w:pStyle w:val="Heading5"/>
      </w:pPr>
      <w:bookmarkStart w:id="65" w:name="_Toc106197872"/>
      <w:r>
        <w:t>13.4.1.1.2</w:t>
      </w:r>
      <w:r>
        <w:tab/>
        <w:t>Service Request Process</w:t>
      </w:r>
      <w:bookmarkEnd w:id="65"/>
    </w:p>
    <w:p w14:paraId="5F97F29D" w14:textId="77777777" w:rsidR="0005740B" w:rsidRDefault="0005740B" w:rsidP="0005740B">
      <w:r>
        <w:t>The complete service request is a two-step process including requesting an access token by NF Service Consumer (Step 1, i.e. 1a or 1b), and then verification of the access token by NF Service Producer (Step 2).</w:t>
      </w:r>
    </w:p>
    <w:p w14:paraId="63435596" w14:textId="77777777" w:rsidR="0005740B" w:rsidRDefault="0005740B" w:rsidP="0005740B">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2937528E" w14:textId="77777777" w:rsidR="0005740B" w:rsidRPr="00340DD2" w:rsidRDefault="0005740B" w:rsidP="0005740B">
      <w:pPr>
        <w:rPr>
          <w:b/>
          <w:bCs/>
        </w:rPr>
      </w:pPr>
      <w:r w:rsidRPr="00340DD2">
        <w:rPr>
          <w:b/>
          <w:bCs/>
        </w:rPr>
        <w:t>Step 1</w:t>
      </w:r>
      <w:r>
        <w:rPr>
          <w:b/>
          <w:bCs/>
        </w:rPr>
        <w:t xml:space="preserve">: </w:t>
      </w:r>
      <w:r w:rsidRPr="00527D58">
        <w:rPr>
          <w:b/>
        </w:rPr>
        <w:t>Access token request</w:t>
      </w:r>
    </w:p>
    <w:p w14:paraId="4A66DD1D" w14:textId="77777777" w:rsidR="0005740B" w:rsidRDefault="0005740B" w:rsidP="0005740B">
      <w:r>
        <w:t>Pre-requisite:</w:t>
      </w:r>
    </w:p>
    <w:p w14:paraId="673D7EF8" w14:textId="77777777" w:rsidR="0005740B" w:rsidRDefault="0005740B" w:rsidP="0005740B">
      <w:pPr>
        <w:pStyle w:val="B10"/>
      </w:pPr>
      <w:r>
        <w:t>- The NF Service consumer (OAuth2.0 client) is registered with the NRF (Authorization Server).</w:t>
      </w:r>
    </w:p>
    <w:p w14:paraId="3D3CDD57" w14:textId="77777777" w:rsidR="0005740B" w:rsidRDefault="0005740B" w:rsidP="0005740B">
      <w:pPr>
        <w:pStyle w:val="B10"/>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63042600" w14:textId="77777777" w:rsidR="0005740B" w:rsidRDefault="0005740B" w:rsidP="0005740B">
      <w:pPr>
        <w:pStyle w:val="B10"/>
      </w:pPr>
      <w:r>
        <w:t>- The NRF and NF Service Producer share the required credentials.</w:t>
      </w:r>
      <w:r w:rsidRPr="001E03B6">
        <w:t xml:space="preserve"> </w:t>
      </w:r>
    </w:p>
    <w:p w14:paraId="3132AE36" w14:textId="77777777" w:rsidR="0005740B" w:rsidRDefault="0005740B" w:rsidP="0005740B">
      <w:pPr>
        <w:pStyle w:val="B10"/>
      </w:pPr>
      <w:r>
        <w:t>- The NRF and NF have mutually authenticated each other.</w:t>
      </w:r>
      <w:r w:rsidRPr="001E03B6">
        <w:t xml:space="preserve"> </w:t>
      </w:r>
    </w:p>
    <w:p w14:paraId="005209CA" w14:textId="77777777" w:rsidR="0005740B" w:rsidRPr="00527D58" w:rsidRDefault="0005740B" w:rsidP="0005740B">
      <w:pPr>
        <w:rPr>
          <w:b/>
        </w:rPr>
      </w:pPr>
      <w:r w:rsidRPr="00EF564E">
        <w:rPr>
          <w:b/>
        </w:rPr>
        <w:t xml:space="preserve">1a. </w:t>
      </w:r>
      <w:r w:rsidRPr="00527D58">
        <w:rPr>
          <w:b/>
        </w:rPr>
        <w:t xml:space="preserve">Access token request </w:t>
      </w:r>
      <w:bookmarkStart w:id="66" w:name="OLE_LINK86"/>
      <w:r>
        <w:rPr>
          <w:rFonts w:hint="eastAsia"/>
          <w:b/>
          <w:lang w:eastAsia="zh-CN"/>
        </w:rPr>
        <w:t>f</w:t>
      </w:r>
      <w:r>
        <w:rPr>
          <w:b/>
          <w:lang w:eastAsia="zh-CN"/>
        </w:rPr>
        <w:t xml:space="preserve">or </w:t>
      </w:r>
      <w:bookmarkStart w:id="67" w:name="OLE_LINK10"/>
      <w:bookmarkStart w:id="68" w:name="OLE_LINK11"/>
      <w:r>
        <w:rPr>
          <w:b/>
          <w:lang w:eastAsia="zh-CN"/>
        </w:rPr>
        <w:t xml:space="preserve">accessing services of </w:t>
      </w:r>
      <w:bookmarkEnd w:id="67"/>
      <w:bookmarkEnd w:id="68"/>
      <w:r w:rsidRPr="003141B4">
        <w:rPr>
          <w:b/>
        </w:rPr>
        <w:t>NF Service Producers of a specific NF type</w:t>
      </w:r>
      <w:bookmarkEnd w:id="66"/>
    </w:p>
    <w:p w14:paraId="664E3863" w14:textId="77777777" w:rsidR="0005740B" w:rsidRDefault="0005740B" w:rsidP="0005740B">
      <w:r>
        <w:t xml:space="preserve">The following procedure describes how the NF Service Consumer obtains an access token before service access to NF Service Producers of a specific NF type. </w:t>
      </w:r>
      <w:r w:rsidRPr="001E03B6">
        <w:t xml:space="preserve"> </w:t>
      </w:r>
    </w:p>
    <w:p w14:paraId="61D61C09" w14:textId="77777777" w:rsidR="0005740B" w:rsidRDefault="0005740B" w:rsidP="0005740B"/>
    <w:p w14:paraId="6DFE66F9" w14:textId="77777777" w:rsidR="0005740B" w:rsidRDefault="0005740B" w:rsidP="0005740B">
      <w:pPr>
        <w:pStyle w:val="TH"/>
      </w:pPr>
      <w:r w:rsidRPr="000077FF">
        <w:object w:dxaOrig="7500" w:dyaOrig="4381" w14:anchorId="37F627FE">
          <v:shape id="_x0000_i1026" type="#_x0000_t75" style="width:343.85pt;height:201.6pt" o:ole="">
            <v:imagedata r:id="rId15" o:title=""/>
          </v:shape>
          <o:OLEObject Type="Embed" ProgID="Visio.Drawing.11" ShapeID="_x0000_i1026" DrawAspect="Content" ObjectID="_1723468268" r:id="rId16"/>
        </w:object>
      </w:r>
    </w:p>
    <w:p w14:paraId="53C15943" w14:textId="77777777" w:rsidR="0005740B" w:rsidRDefault="0005740B" w:rsidP="0005740B">
      <w:pPr>
        <w:pStyle w:val="TF"/>
      </w:pPr>
      <w:r>
        <w:t>Figure 13.4.1.1.2-1: NF Service Consumer obtaining access token before NF Service access</w:t>
      </w:r>
    </w:p>
    <w:p w14:paraId="3B8A5474" w14:textId="77777777" w:rsidR="0005740B" w:rsidRDefault="0005740B" w:rsidP="0005740B">
      <w:pPr>
        <w:pStyle w:val="B10"/>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44D6BC4F" w14:textId="77777777" w:rsidR="0005740B" w:rsidRDefault="0005740B" w:rsidP="0005740B">
      <w:pPr>
        <w:pStyle w:val="B10"/>
        <w:ind w:left="852"/>
        <w:contextualSpacing/>
      </w:pPr>
      <w:r>
        <w:t xml:space="preserve">The message may include the </w:t>
      </w:r>
      <w:r w:rsidRPr="00130FED">
        <w:t xml:space="preserve">NF Set ID of the </w:t>
      </w:r>
      <w:r>
        <w:t>expected NF Service Producer instances.</w:t>
      </w:r>
    </w:p>
    <w:p w14:paraId="7D02F830" w14:textId="77777777" w:rsidR="0005740B" w:rsidRDefault="0005740B" w:rsidP="0005740B">
      <w:pPr>
        <w:pStyle w:val="B10"/>
        <w:ind w:left="852"/>
        <w:contextualSpacing/>
      </w:pPr>
      <w:r>
        <w:t>The message may include a list of S-NSSAIs of the NF Service Consumer.</w:t>
      </w:r>
    </w:p>
    <w:p w14:paraId="75F8534D" w14:textId="77777777" w:rsidR="0005740B" w:rsidRDefault="0005740B" w:rsidP="0005740B">
      <w:pPr>
        <w:pStyle w:val="B10"/>
        <w:ind w:left="852"/>
        <w:contextualSpacing/>
      </w:pPr>
    </w:p>
    <w:p w14:paraId="52A0B991" w14:textId="77777777" w:rsidR="0005740B" w:rsidRDefault="0005740B" w:rsidP="0005740B">
      <w:pPr>
        <w:pStyle w:val="B10"/>
      </w:pPr>
      <w:r>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AFBCE9B" w14:textId="77777777" w:rsidR="0005740B" w:rsidRDefault="0005740B" w:rsidP="0005740B">
      <w:pPr>
        <w:pStyle w:val="B10"/>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293215D5" w14:textId="77777777" w:rsidR="0005740B" w:rsidRDefault="0005740B" w:rsidP="0005740B">
      <w:pPr>
        <w:pStyle w:val="B10"/>
      </w:pPr>
      <w:bookmarkStart w:id="69"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based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017C5A3C" w14:textId="77777777" w:rsidR="0005740B" w:rsidRPr="00894425" w:rsidRDefault="0005740B" w:rsidP="0005740B">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69"/>
    <w:p w14:paraId="1A9E58B6" w14:textId="77777777" w:rsidR="0005740B" w:rsidRDefault="0005740B" w:rsidP="0005740B"/>
    <w:p w14:paraId="47BDF856" w14:textId="77777777" w:rsidR="0005740B" w:rsidRDefault="0005740B" w:rsidP="0005740B">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5DECE5C0" w14:textId="77777777" w:rsidR="0005740B" w:rsidRDefault="0005740B" w:rsidP="0005740B">
      <w:pPr>
        <w:pStyle w:val="B10"/>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6436EB7D" w14:textId="77777777" w:rsidR="0005740B" w:rsidRDefault="0005740B" w:rsidP="0005740B">
      <w:pPr>
        <w:pStyle w:val="B10"/>
      </w:pPr>
      <w:r>
        <w:lastRenderedPageBreak/>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29F4F41A" w14:textId="77777777" w:rsidR="0005740B" w:rsidRDefault="0005740B" w:rsidP="0005740B">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35454D2E" w14:textId="77777777" w:rsidR="0005740B" w:rsidRDefault="0005740B" w:rsidP="0005740B">
      <w:pPr>
        <w:pStyle w:val="B10"/>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3EAEBF58" w14:textId="77777777" w:rsidR="0005740B" w:rsidRPr="00A05B98" w:rsidRDefault="0005740B" w:rsidP="0005740B">
      <w:r w:rsidRPr="00EF564E">
        <w:rPr>
          <w:b/>
        </w:rPr>
        <w:t>Step 2</w:t>
      </w:r>
      <w:r w:rsidRPr="008F6C41">
        <w:rPr>
          <w:b/>
        </w:rPr>
        <w:t>:</w:t>
      </w:r>
      <w:r w:rsidRPr="00EF564E">
        <w:rPr>
          <w:b/>
        </w:rPr>
        <w:t xml:space="preserve"> </w:t>
      </w:r>
      <w:r w:rsidRPr="00527D58">
        <w:rPr>
          <w:b/>
        </w:rPr>
        <w:t>Service access request based on token verification</w:t>
      </w:r>
    </w:p>
    <w:p w14:paraId="50EF6072" w14:textId="77777777" w:rsidR="0005740B" w:rsidRDefault="0005740B" w:rsidP="0005740B">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0A53C837" w14:textId="77777777" w:rsidR="0005740B" w:rsidRDefault="0005740B" w:rsidP="0005740B">
      <w:pPr>
        <w:pStyle w:val="TH"/>
      </w:pPr>
      <w:r>
        <w:object w:dxaOrig="4785" w:dyaOrig="4290" w14:anchorId="7969164F">
          <v:shape id="_x0000_i1027" type="#_x0000_t75" style="width:239.6pt;height:214.25pt" o:ole="">
            <v:imagedata r:id="rId17" o:title=""/>
          </v:shape>
          <o:OLEObject Type="Embed" ProgID="Visio.Drawing.15" ShapeID="_x0000_i1027" DrawAspect="Content" ObjectID="_1723468269" r:id="rId18"/>
        </w:object>
      </w:r>
    </w:p>
    <w:p w14:paraId="4B348E71" w14:textId="77777777" w:rsidR="0005740B" w:rsidRDefault="0005740B" w:rsidP="0005740B">
      <w:pPr>
        <w:pStyle w:val="TF"/>
      </w:pPr>
      <w:r>
        <w:t>Figure 13.4.1.1.2-2: NF Service Consumer requesting service access with an access token</w:t>
      </w:r>
    </w:p>
    <w:p w14:paraId="3A496230" w14:textId="77777777" w:rsidR="0005740B" w:rsidRDefault="0005740B" w:rsidP="0005740B">
      <w:r>
        <w:t>Pre-requisite: The NF Service Consumer is in possession of a valid access token before requesting service access from the NF Service Producer.</w:t>
      </w:r>
    </w:p>
    <w:p w14:paraId="2C489CD0" w14:textId="77777777" w:rsidR="0005740B" w:rsidRDefault="0005740B" w:rsidP="0005740B">
      <w:pPr>
        <w:pStyle w:val="B10"/>
      </w:pPr>
      <w:r>
        <w:t>1.</w:t>
      </w:r>
      <w:r>
        <w:tab/>
        <w:t xml:space="preserve">The NF Service Consumer requests service from the NF Service Producer. The NF Service Consumer shall include the access token. </w:t>
      </w:r>
    </w:p>
    <w:p w14:paraId="78B49513" w14:textId="77777777" w:rsidR="0005740B" w:rsidRDefault="0005740B" w:rsidP="0005740B">
      <w:pPr>
        <w:pStyle w:val="B10"/>
        <w:ind w:firstLine="0"/>
      </w:pPr>
      <w:r>
        <w:t>The NF Service Consumer and NF Service Producer shall authenticate each other following clause 13.3.</w:t>
      </w:r>
    </w:p>
    <w:p w14:paraId="42C7FEFA" w14:textId="77777777" w:rsidR="0005740B" w:rsidRDefault="0005740B" w:rsidP="0005740B">
      <w:pPr>
        <w:pStyle w:val="B10"/>
      </w:pPr>
      <w:r>
        <w:t>2.</w:t>
      </w:r>
      <w:r>
        <w:tab/>
        <w:t>The NF Service Producer shall verify the token as follows:</w:t>
      </w:r>
    </w:p>
    <w:p w14:paraId="0D8D8714" w14:textId="77777777" w:rsidR="0005740B" w:rsidRDefault="0005740B" w:rsidP="0005740B">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0983BDF8" w14:textId="77777777" w:rsidR="0005740B" w:rsidRPr="00CF51CE" w:rsidRDefault="0005740B" w:rsidP="0005740B">
      <w:pPr>
        <w:pStyle w:val="NO"/>
      </w:pPr>
      <w:r>
        <w:t>NOTE: Void</w:t>
      </w:r>
      <w:r w:rsidRPr="00CF51CE">
        <w:t>.</w:t>
      </w:r>
    </w:p>
    <w:p w14:paraId="1E1B934F" w14:textId="77777777" w:rsidR="0005740B" w:rsidRDefault="0005740B" w:rsidP="0005740B">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22EF0ABA" w14:textId="77777777" w:rsidR="0005740B" w:rsidRPr="00CF51CE" w:rsidRDefault="0005740B" w:rsidP="0005740B">
      <w:pPr>
        <w:pStyle w:val="B2"/>
      </w:pPr>
      <w:r>
        <w:lastRenderedPageBreak/>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477B50EB" w14:textId="77777777" w:rsidR="0005740B" w:rsidRDefault="0005740B" w:rsidP="0005740B">
      <w:pPr>
        <w:pStyle w:val="B2"/>
      </w:pPr>
      <w:r w:rsidRPr="00CF51CE">
        <w:t>-</w:t>
      </w:r>
      <w:r w:rsidRPr="00CF51CE">
        <w:tab/>
        <w:t>If scope is present, it checks that the scope matches the requested service operation.</w:t>
      </w:r>
    </w:p>
    <w:p w14:paraId="60DC2EEC" w14:textId="77777777" w:rsidR="0005740B" w:rsidRPr="00CF51CE" w:rsidRDefault="0005740B" w:rsidP="0005740B">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7A00EE9F" w14:textId="77777777" w:rsidR="0005740B" w:rsidRDefault="0005740B" w:rsidP="0005740B">
      <w:pPr>
        <w:pStyle w:val="B2"/>
      </w:pPr>
      <w:r w:rsidRPr="006B3427">
        <w:t>-</w:t>
      </w:r>
      <w:r w:rsidRPr="006B3427">
        <w:tab/>
        <w:t>It checks that the access token has not expired by verifying the expiration time in the access token against the current data/time</w:t>
      </w:r>
      <w:r w:rsidRPr="00953777">
        <w:t>.</w:t>
      </w:r>
    </w:p>
    <w:p w14:paraId="10CF3044" w14:textId="77777777" w:rsidR="0005740B" w:rsidRDefault="0005740B" w:rsidP="0005740B">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777B66C2" w14:textId="77777777" w:rsidR="0005740B" w:rsidRDefault="0005740B" w:rsidP="0005740B">
      <w:pPr>
        <w:pStyle w:val="B10"/>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based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41971293" w14:textId="77777777" w:rsidR="00B564AE" w:rsidRDefault="00B564AE" w:rsidP="00B564AE">
      <w:pPr>
        <w:pStyle w:val="Heading4"/>
        <w:rPr>
          <w:ins w:id="70" w:author="Author"/>
        </w:rPr>
      </w:pPr>
      <w:bookmarkStart w:id="71" w:name="_Toc98755821"/>
      <w:bookmarkStart w:id="72" w:name="_Toc19634889"/>
      <w:bookmarkStart w:id="73" w:name="_Toc26875957"/>
      <w:bookmarkStart w:id="74" w:name="_Toc35528724"/>
      <w:bookmarkStart w:id="75" w:name="_Toc35533485"/>
      <w:bookmarkStart w:id="76" w:name="_Toc45028849"/>
      <w:bookmarkStart w:id="77" w:name="_Toc45274514"/>
      <w:bookmarkStart w:id="78" w:name="_Toc45275101"/>
      <w:bookmarkStart w:id="79" w:name="_Toc51168359"/>
      <w:bookmarkStart w:id="80" w:name="_Toc106197873"/>
      <w:ins w:id="81" w:author="Author">
        <w:r>
          <w:t>13.4.1.1A</w:t>
        </w:r>
        <w:r>
          <w:tab/>
          <w:t xml:space="preserve">Service access authorization </w:t>
        </w:r>
        <w:bookmarkEnd w:id="71"/>
        <w:r>
          <w:t>in interconnect scenarios</w:t>
        </w:r>
      </w:ins>
    </w:p>
    <w:p w14:paraId="5BB066D2" w14:textId="77777777" w:rsidR="00B564AE" w:rsidRDefault="00B564AE" w:rsidP="00B564AE">
      <w:pPr>
        <w:rPr>
          <w:ins w:id="82" w:author="Author"/>
        </w:rPr>
      </w:pPr>
      <w:ins w:id="83" w:author="Author">
        <w:r>
          <w:t>In the inter-PLMN interconnect scenario, OAuth 2.0 roles are as follows:</w:t>
        </w:r>
      </w:ins>
    </w:p>
    <w:p w14:paraId="196562D4" w14:textId="77777777" w:rsidR="00B564AE" w:rsidRDefault="00B564AE" w:rsidP="00B564AE">
      <w:pPr>
        <w:pStyle w:val="B10"/>
        <w:rPr>
          <w:ins w:id="84" w:author="Author"/>
        </w:rPr>
      </w:pPr>
      <w:ins w:id="85" w:author="Author">
        <w:r>
          <w:t>a.</w:t>
        </w:r>
        <w:r>
          <w:tab/>
          <w:t>The NF Service Consumer's Network Repository Function (</w:t>
        </w:r>
        <w:proofErr w:type="spellStart"/>
        <w:r>
          <w:t>cNRF</w:t>
        </w:r>
        <w:proofErr w:type="spellEnd"/>
        <w:r>
          <w:t xml:space="preserve">) shall be the OAuth 2.0 Authorization server for </w:t>
        </w:r>
      </w:ins>
      <w:ins w:id="86" w:author="Ericsson-r1" w:date="2022-08-23T09:23:00Z">
        <w:r>
          <w:t xml:space="preserve">the PLMN of the </w:t>
        </w:r>
      </w:ins>
      <w:ins w:id="87" w:author="Author">
        <w:r>
          <w:t>NF Service Consumer (</w:t>
        </w:r>
        <w:proofErr w:type="spellStart"/>
        <w:r>
          <w:t>cPLMN</w:t>
        </w:r>
        <w:proofErr w:type="spellEnd"/>
        <w:r>
          <w:t xml:space="preserve">) and authenticates the NF Service Consumer. </w:t>
        </w:r>
      </w:ins>
    </w:p>
    <w:p w14:paraId="618D1F01" w14:textId="77777777" w:rsidR="00B564AE" w:rsidRDefault="00B564AE" w:rsidP="00B564AE">
      <w:pPr>
        <w:pStyle w:val="B10"/>
        <w:rPr>
          <w:ins w:id="88" w:author="Author"/>
        </w:rPr>
      </w:pPr>
      <w:ins w:id="89" w:author="Author">
        <w:r>
          <w:t>b.</w:t>
        </w:r>
        <w:r>
          <w:tab/>
          <w:t>The NF Service Producer's Network Repository Function (</w:t>
        </w:r>
        <w:proofErr w:type="spellStart"/>
        <w:r>
          <w:t>pNRF</w:t>
        </w:r>
        <w:proofErr w:type="spellEnd"/>
        <w:r>
          <w:t xml:space="preserve">) shall be OAuth 2.0 Authorization server for </w:t>
        </w:r>
      </w:ins>
      <w:ins w:id="90" w:author="Ericsson-r1" w:date="2022-08-23T09:23:00Z">
        <w:r>
          <w:t xml:space="preserve">the PLMN of the </w:t>
        </w:r>
      </w:ins>
      <w:ins w:id="91" w:author="Author">
        <w:r>
          <w:t>NF Service Producer (</w:t>
        </w:r>
        <w:proofErr w:type="spellStart"/>
        <w:r>
          <w:t>pPLMN</w:t>
        </w:r>
        <w:proofErr w:type="spellEnd"/>
        <w:r>
          <w:t>) and generates the access token.</w:t>
        </w:r>
      </w:ins>
    </w:p>
    <w:p w14:paraId="7DEB47D8" w14:textId="77777777" w:rsidR="00B564AE" w:rsidRDefault="00B564AE" w:rsidP="00B564AE">
      <w:pPr>
        <w:pStyle w:val="B10"/>
        <w:rPr>
          <w:ins w:id="92" w:author="Author"/>
        </w:rPr>
      </w:pPr>
      <w:ins w:id="93" w:author="Author">
        <w:r>
          <w:t>c.</w:t>
        </w:r>
        <w:r>
          <w:tab/>
          <w:t xml:space="preserve">The NF Service Consumer in the </w:t>
        </w:r>
      </w:ins>
      <w:proofErr w:type="spellStart"/>
      <w:ins w:id="94" w:author="Ericsson-r1" w:date="2022-08-23T09:24:00Z">
        <w:r>
          <w:t>c</w:t>
        </w:r>
      </w:ins>
      <w:ins w:id="95" w:author="Author">
        <w:r>
          <w:t>PLMN</w:t>
        </w:r>
        <w:proofErr w:type="spellEnd"/>
        <w:r>
          <w:t xml:space="preserve"> shall be the OAuth 2.0 client.</w:t>
        </w:r>
      </w:ins>
    </w:p>
    <w:p w14:paraId="46302B8B" w14:textId="77777777" w:rsidR="00B564AE" w:rsidRDefault="00B564AE" w:rsidP="00B564AE">
      <w:pPr>
        <w:pStyle w:val="B10"/>
        <w:rPr>
          <w:ins w:id="96" w:author="Author"/>
        </w:rPr>
      </w:pPr>
      <w:ins w:id="97" w:author="Author">
        <w:r>
          <w:t>d.</w:t>
        </w:r>
        <w:r>
          <w:tab/>
          <w:t xml:space="preserve">The NF Service Producer in the </w:t>
        </w:r>
      </w:ins>
      <w:proofErr w:type="spellStart"/>
      <w:ins w:id="98" w:author="Ericsson-r1" w:date="2022-08-23T09:24:00Z">
        <w:r>
          <w:t>p</w:t>
        </w:r>
      </w:ins>
      <w:ins w:id="99" w:author="Author">
        <w:r>
          <w:t>PLMN</w:t>
        </w:r>
        <w:proofErr w:type="spellEnd"/>
        <w:r>
          <w:t xml:space="preserve"> shall be the OAuth 2.0 resource server.</w:t>
        </w:r>
      </w:ins>
    </w:p>
    <w:p w14:paraId="410359EC" w14:textId="77777777" w:rsidR="00B564AE" w:rsidRPr="00B752B0" w:rsidRDefault="00B564AE" w:rsidP="00B564AE">
      <w:pPr>
        <w:rPr>
          <w:noProof/>
        </w:rPr>
      </w:pPr>
      <w:ins w:id="100" w:author="Author">
        <w:r>
          <w:rPr>
            <w:noProof/>
          </w:rPr>
          <w:t xml:space="preserve">As an example of the inter-PLMN interconnect use case, </w:t>
        </w:r>
        <w:r>
          <w:t xml:space="preserve">service access authorization in the </w:t>
        </w:r>
        <w:r>
          <w:rPr>
            <w:noProof/>
          </w:rPr>
          <w:t xml:space="preserve">roaming scenario where the </w:t>
        </w:r>
        <w:r w:rsidRPr="0039784D">
          <w:t xml:space="preserve">service consumer NF </w:t>
        </w:r>
        <w:r>
          <w:t xml:space="preserve">is located </w:t>
        </w:r>
        <w:r>
          <w:rPr>
            <w:noProof/>
          </w:rPr>
          <w:t xml:space="preserve">in the visiting PLMN and the </w:t>
        </w:r>
        <w:r w:rsidRPr="0039784D">
          <w:t xml:space="preserve">service </w:t>
        </w:r>
        <w:r>
          <w:t>producer</w:t>
        </w:r>
        <w:r w:rsidRPr="0039784D">
          <w:t xml:space="preserve"> NF </w:t>
        </w:r>
        <w:r>
          <w:t xml:space="preserve">is located </w:t>
        </w:r>
        <w:r>
          <w:rPr>
            <w:noProof/>
          </w:rPr>
          <w:t>in the home PLMN is specified in clause 13.4.1.2.</w:t>
        </w:r>
      </w:ins>
    </w:p>
    <w:p w14:paraId="54221A4F" w14:textId="77777777" w:rsidR="0005740B" w:rsidRDefault="0005740B" w:rsidP="0005740B">
      <w:pPr>
        <w:pStyle w:val="Heading4"/>
      </w:pPr>
      <w:r>
        <w:t>13.4.1.2</w:t>
      </w:r>
      <w:r>
        <w:tab/>
        <w:t>Service access authorization in roaming scenarios</w:t>
      </w:r>
      <w:bookmarkEnd w:id="72"/>
      <w:bookmarkEnd w:id="73"/>
      <w:bookmarkEnd w:id="74"/>
      <w:bookmarkEnd w:id="75"/>
      <w:bookmarkEnd w:id="76"/>
      <w:bookmarkEnd w:id="77"/>
      <w:bookmarkEnd w:id="78"/>
      <w:bookmarkEnd w:id="79"/>
      <w:bookmarkEnd w:id="80"/>
      <w:r>
        <w:t xml:space="preserve"> </w:t>
      </w:r>
    </w:p>
    <w:p w14:paraId="3B583007" w14:textId="77777777" w:rsidR="0005740B" w:rsidRPr="0045664B" w:rsidRDefault="0005740B" w:rsidP="0005740B">
      <w:pPr>
        <w:pStyle w:val="Heading5"/>
      </w:pPr>
      <w:bookmarkStart w:id="101" w:name="_Toc106197874"/>
      <w:r>
        <w:t>13.4.1.2.1</w:t>
      </w:r>
      <w:r>
        <w:tab/>
        <w:t>OAuth 2.0 roles</w:t>
      </w:r>
      <w:bookmarkEnd w:id="101"/>
    </w:p>
    <w:p w14:paraId="41374287" w14:textId="77777777" w:rsidR="0005740B" w:rsidRDefault="0005740B" w:rsidP="0005740B">
      <w:r>
        <w:t>In the roaming scenario, OAuth 2.0 roles are as follows:</w:t>
      </w:r>
    </w:p>
    <w:p w14:paraId="0000018D" w14:textId="77777777" w:rsidR="0005740B" w:rsidRDefault="0005740B" w:rsidP="0005740B">
      <w:pPr>
        <w:pStyle w:val="B10"/>
      </w:pPr>
      <w:r>
        <w:t>a.</w:t>
      </w:r>
      <w:r>
        <w:tab/>
        <w:t>The visiting Network Repository Function (</w:t>
      </w:r>
      <w:proofErr w:type="spellStart"/>
      <w:r>
        <w:t>vNRF</w:t>
      </w:r>
      <w:proofErr w:type="spellEnd"/>
      <w:r>
        <w:t xml:space="preserve">) shall be the OAuth 2.0 Authorization server for </w:t>
      </w:r>
      <w:proofErr w:type="spellStart"/>
      <w:r>
        <w:t>vPLMN</w:t>
      </w:r>
      <w:proofErr w:type="spellEnd"/>
      <w:r>
        <w:t xml:space="preserve"> and authenticates the NF Service Consumer. </w:t>
      </w:r>
    </w:p>
    <w:p w14:paraId="1B481CCC" w14:textId="77777777" w:rsidR="0005740B" w:rsidRDefault="0005740B" w:rsidP="0005740B">
      <w:pPr>
        <w:pStyle w:val="B10"/>
      </w:pPr>
      <w:r>
        <w:t>b.</w:t>
      </w:r>
      <w:r>
        <w:tab/>
        <w:t>The home Network Repository Function (</w:t>
      </w:r>
      <w:proofErr w:type="spellStart"/>
      <w:r>
        <w:t>hNRF</w:t>
      </w:r>
      <w:proofErr w:type="spellEnd"/>
      <w:r>
        <w:t xml:space="preserve">) shall be OAuth 2.0 Authorization server for </w:t>
      </w:r>
      <w:proofErr w:type="spellStart"/>
      <w:r>
        <w:t>hPLMN</w:t>
      </w:r>
      <w:proofErr w:type="spellEnd"/>
      <w:r>
        <w:t xml:space="preserve"> and generates the access token.</w:t>
      </w:r>
    </w:p>
    <w:p w14:paraId="388575C9" w14:textId="77777777" w:rsidR="0005740B" w:rsidRDefault="0005740B" w:rsidP="0005740B">
      <w:pPr>
        <w:pStyle w:val="B10"/>
      </w:pPr>
      <w:r>
        <w:t>c.</w:t>
      </w:r>
      <w:r>
        <w:tab/>
        <w:t>The NF Service Consumer in the visiting PLMN shall be the OAuth 2.0 client.</w:t>
      </w:r>
    </w:p>
    <w:p w14:paraId="73045FB5" w14:textId="77777777" w:rsidR="0005740B" w:rsidRDefault="0005740B" w:rsidP="0005740B">
      <w:pPr>
        <w:pStyle w:val="B10"/>
      </w:pPr>
      <w:r>
        <w:t>d.</w:t>
      </w:r>
      <w:r>
        <w:tab/>
        <w:t>The NF Service Producer in the home PLMN shall be the OAuth 2.0 resource server.</w:t>
      </w:r>
    </w:p>
    <w:p w14:paraId="09D88BBB" w14:textId="77777777" w:rsidR="0005740B" w:rsidRPr="00CE718C" w:rsidRDefault="0005740B" w:rsidP="0005740B">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r>
        <w:rPr>
          <w:b/>
          <w:u w:val="single"/>
        </w:rPr>
        <w:t xml:space="preserve"> in</w:t>
      </w:r>
      <w:r w:rsidRPr="00B32D78">
        <w:rPr>
          <w:b/>
        </w:rPr>
        <w:t xml:space="preserve"> the </w:t>
      </w:r>
      <w:proofErr w:type="spellStart"/>
      <w:r w:rsidRPr="00B32D78">
        <w:rPr>
          <w:b/>
        </w:rPr>
        <w:t>vPLMN</w:t>
      </w:r>
      <w:proofErr w:type="spellEnd"/>
    </w:p>
    <w:p w14:paraId="53754AD7" w14:textId="77777777" w:rsidR="0005740B" w:rsidRDefault="0005740B" w:rsidP="0005740B">
      <w:r>
        <w:t>Same as in the non-roaming scenario in 13.4.1.1.</w:t>
      </w:r>
    </w:p>
    <w:p w14:paraId="55C50600" w14:textId="77777777" w:rsidR="0005740B" w:rsidRPr="00B32D78" w:rsidRDefault="0005740B" w:rsidP="0005740B">
      <w:pPr>
        <w:rPr>
          <w:b/>
        </w:rPr>
      </w:pPr>
      <w:bookmarkStart w:id="102" w:name="OLE_LINK19"/>
      <w:r w:rsidRPr="00B32D78">
        <w:rPr>
          <w:b/>
        </w:rPr>
        <w:t>OAuth 2.0 resource server (NF</w:t>
      </w:r>
      <w:r>
        <w:rPr>
          <w:b/>
        </w:rPr>
        <w:t xml:space="preserve"> Service Producer</w:t>
      </w:r>
      <w:r w:rsidRPr="00B32D78">
        <w:rPr>
          <w:b/>
        </w:rPr>
        <w:t xml:space="preserve">) registration with the OAuth 2.0 authorization server (NRF) in the </w:t>
      </w:r>
      <w:proofErr w:type="spellStart"/>
      <w:r w:rsidRPr="00B32D78">
        <w:rPr>
          <w:b/>
        </w:rPr>
        <w:t>hPLMN</w:t>
      </w:r>
      <w:proofErr w:type="spellEnd"/>
    </w:p>
    <w:bookmarkEnd w:id="102"/>
    <w:p w14:paraId="02841D6C" w14:textId="77777777" w:rsidR="0005740B" w:rsidRDefault="0005740B" w:rsidP="0005740B">
      <w:r w:rsidRPr="000077FF">
        <w:t>Same as in the non-roaming scenario in 13.4.1.1.</w:t>
      </w:r>
    </w:p>
    <w:p w14:paraId="21696F89" w14:textId="77777777" w:rsidR="0005740B" w:rsidRDefault="0005740B" w:rsidP="0005740B">
      <w:pPr>
        <w:pStyle w:val="Heading5"/>
      </w:pPr>
      <w:bookmarkStart w:id="103" w:name="_Toc106197875"/>
      <w:r>
        <w:lastRenderedPageBreak/>
        <w:t>13.4.1.2.2</w:t>
      </w:r>
      <w:r>
        <w:tab/>
        <w:t>Service Request Process</w:t>
      </w:r>
      <w:bookmarkEnd w:id="103"/>
    </w:p>
    <w:p w14:paraId="64E89032" w14:textId="77777777" w:rsidR="0005740B" w:rsidRDefault="0005740B" w:rsidP="0005740B">
      <w:r>
        <w:t>The complete service request is two-step process including requesting an access token by NF Service Consumer (Step 1, i.e. 1a or 1b), and then verification of the access token by NF Service Consumer (Step 2).</w:t>
      </w:r>
    </w:p>
    <w:p w14:paraId="48F0AC33" w14:textId="77777777" w:rsidR="0005740B" w:rsidRDefault="0005740B" w:rsidP="0005740B"/>
    <w:p w14:paraId="540AF8CB" w14:textId="77777777" w:rsidR="0005740B" w:rsidRPr="00EF564E" w:rsidRDefault="0005740B" w:rsidP="0005740B">
      <w:pPr>
        <w:rPr>
          <w:b/>
          <w:bCs/>
        </w:rPr>
      </w:pPr>
      <w:r w:rsidRPr="00EF564E">
        <w:rPr>
          <w:b/>
          <w:bCs/>
        </w:rPr>
        <w:t>Step 1</w:t>
      </w:r>
      <w:r>
        <w:rPr>
          <w:b/>
          <w:bCs/>
        </w:rPr>
        <w:t>: Access token request</w:t>
      </w:r>
    </w:p>
    <w:p w14:paraId="43F75C89" w14:textId="77777777" w:rsidR="0005740B" w:rsidRDefault="0005740B" w:rsidP="0005740B">
      <w:r>
        <w:t>Pre-requisite:</w:t>
      </w:r>
    </w:p>
    <w:p w14:paraId="03A5D6FB" w14:textId="77777777" w:rsidR="0005740B" w:rsidRDefault="0005740B" w:rsidP="0005740B">
      <w:pPr>
        <w:pStyle w:val="B10"/>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0C34FB2E" w14:textId="77777777" w:rsidR="0005740B" w:rsidRDefault="0005740B" w:rsidP="0005740B">
      <w:pPr>
        <w:pStyle w:val="B10"/>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with "additional scope" information per NF type.</w:t>
      </w:r>
    </w:p>
    <w:p w14:paraId="6794DCB0" w14:textId="77777777" w:rsidR="0005740B" w:rsidRDefault="0005740B" w:rsidP="0005740B">
      <w:pPr>
        <w:pStyle w:val="B10"/>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54E348FE" w14:textId="77777777" w:rsidR="0005740B" w:rsidRDefault="0005740B" w:rsidP="0005740B">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2E74182F" w14:textId="77777777" w:rsidR="0005740B" w:rsidRDefault="0005740B" w:rsidP="0005740B">
      <w:pPr>
        <w:pStyle w:val="B10"/>
      </w:pPr>
    </w:p>
    <w:p w14:paraId="36D089BC" w14:textId="77777777" w:rsidR="0005740B" w:rsidRDefault="0005740B" w:rsidP="0005740B">
      <w:pPr>
        <w:pStyle w:val="B10"/>
      </w:pPr>
      <w:r w:rsidRPr="0010652F">
        <w:t xml:space="preserve">- The NRF in the serving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p>
    <w:p w14:paraId="7940AFC9" w14:textId="77777777" w:rsidR="0005740B" w:rsidRDefault="0005740B" w:rsidP="0005740B">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are located in the SNPN while the </w:t>
      </w:r>
      <w:proofErr w:type="spellStart"/>
      <w:r>
        <w:t>hNRF</w:t>
      </w:r>
      <w:proofErr w:type="spellEnd"/>
      <w:r>
        <w:t xml:space="preserve"> is located in the Credentials Holder.</w:t>
      </w:r>
    </w:p>
    <w:p w14:paraId="41A49E97" w14:textId="77777777" w:rsidR="0005740B" w:rsidRPr="00527D58" w:rsidRDefault="0005740B" w:rsidP="0005740B">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6364E856" w14:textId="77777777" w:rsidR="0005740B" w:rsidRDefault="0005740B" w:rsidP="0005740B">
      <w:r>
        <w:t xml:space="preserve">The following procedure describes how the NF Service Consumer obtains an access token for NF Service Producers of a specific NF type for use in the roaming scenario. </w:t>
      </w:r>
    </w:p>
    <w:p w14:paraId="31321125" w14:textId="77777777" w:rsidR="0005740B" w:rsidRDefault="0005740B" w:rsidP="0005740B">
      <w:pPr>
        <w:pStyle w:val="TH"/>
      </w:pPr>
      <w:r w:rsidRPr="0010652F">
        <w:object w:dxaOrig="9825" w:dyaOrig="6735" w14:anchorId="4F89C923">
          <v:shape id="_x0000_i1028" type="#_x0000_t75" style="width:522.45pt;height:357.7pt" o:ole="">
            <v:imagedata r:id="rId19" o:title=""/>
          </v:shape>
          <o:OLEObject Type="Embed" ProgID="Visio.Drawing.15" ShapeID="_x0000_i1028" DrawAspect="Content" ObjectID="_1723468270" r:id="rId20"/>
        </w:object>
      </w:r>
    </w:p>
    <w:p w14:paraId="68C8937A" w14:textId="77777777" w:rsidR="0005740B" w:rsidRPr="009E61B4" w:rsidRDefault="0005740B" w:rsidP="0005740B">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71CEA3C2" w14:textId="77777777" w:rsidR="0005740B" w:rsidRDefault="0005740B" w:rsidP="0005740B">
      <w:pPr>
        <w:pStyle w:val="B10"/>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 xml:space="preserve">NF Set ID of the </w:t>
      </w:r>
      <w:r>
        <w:t>expected NF S</w:t>
      </w:r>
      <w:r w:rsidRPr="00130FED">
        <w:t xml:space="preserve">ervice </w:t>
      </w:r>
      <w:r>
        <w:t>P</w:t>
      </w:r>
      <w:r w:rsidRPr="00130FED">
        <w:t>roducer</w:t>
      </w:r>
      <w:r>
        <w:t xml:space="preserve">) from NRF in the same PLMN. </w:t>
      </w:r>
    </w:p>
    <w:p w14:paraId="1F6D2DA8" w14:textId="77777777" w:rsidR="0005740B" w:rsidRDefault="0005740B" w:rsidP="0005740B">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3A7D5A54" w14:textId="77777777" w:rsidR="0005740B" w:rsidRDefault="0005740B" w:rsidP="0005740B">
      <w:pPr>
        <w:pStyle w:val="B10"/>
      </w:pPr>
      <w:r>
        <w:t>2.</w:t>
      </w:r>
      <w:r>
        <w:tab/>
        <w:t>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75FF0940" w14:textId="77777777" w:rsidR="0005740B" w:rsidRDefault="0005740B" w:rsidP="0005740B">
      <w:pPr>
        <w:pStyle w:val="B10"/>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5412DA0E" w14:textId="77777777" w:rsidR="0005740B" w:rsidRDefault="0005740B" w:rsidP="0005740B">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72442406" w14:textId="77777777" w:rsidR="0005740B" w:rsidRDefault="0005740B" w:rsidP="0005740B">
      <w:pPr>
        <w:pStyle w:val="B2"/>
      </w:pPr>
      <w:r>
        <w:rPr>
          <w:rFonts w:eastAsia="SimSun"/>
        </w:rPr>
        <w:lastRenderedPageBreak/>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3B26EB52" w14:textId="77777777" w:rsidR="0005740B" w:rsidRDefault="0005740B" w:rsidP="0005740B">
      <w:pPr>
        <w:pStyle w:val="B10"/>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based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5F1E8D6B" w14:textId="77777777" w:rsidR="0005740B" w:rsidRDefault="0005740B" w:rsidP="0005740B">
      <w:pPr>
        <w:pStyle w:val="B10"/>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3224198A" w14:textId="77777777" w:rsidR="0005740B" w:rsidRDefault="0005740B" w:rsidP="0005740B"/>
    <w:p w14:paraId="2DF48A8A" w14:textId="77777777" w:rsidR="0005740B" w:rsidRDefault="0005740B" w:rsidP="0005740B">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1973ADF2" w14:textId="77777777" w:rsidR="0005740B" w:rsidRPr="00527D58" w:rsidRDefault="0005740B" w:rsidP="0005740B">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05E4E047" w14:textId="77777777" w:rsidR="0005740B" w:rsidRDefault="0005740B" w:rsidP="0005740B">
      <w:pPr>
        <w:pStyle w:val="B10"/>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387CC295" w14:textId="77777777" w:rsidR="0005740B" w:rsidRDefault="0005740B" w:rsidP="0005740B">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2541B036" w14:textId="77777777" w:rsidR="0005740B" w:rsidRDefault="0005740B" w:rsidP="0005740B">
      <w:pPr>
        <w:pStyle w:val="B10"/>
      </w:pPr>
      <w:r>
        <w:t>2. The NRF in the visiting PLMN shall forward the request to the NRF in the home PLMN.</w:t>
      </w:r>
    </w:p>
    <w:p w14:paraId="6411D88A" w14:textId="77777777" w:rsidR="0005740B" w:rsidRDefault="0005740B" w:rsidP="0005740B">
      <w:pPr>
        <w:pStyle w:val="B10"/>
      </w:pPr>
      <w: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1BAD0691" w14:textId="77777777" w:rsidR="0005740B" w:rsidRDefault="0005740B" w:rsidP="0005740B">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57E1B9BF" w14:textId="77777777" w:rsidR="0005740B" w:rsidRDefault="0005740B" w:rsidP="0005740B">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099FC2C2" w14:textId="77777777" w:rsidR="0005740B" w:rsidRDefault="0005740B" w:rsidP="0005740B">
      <w:pPr>
        <w:pStyle w:val="B10"/>
      </w:pPr>
      <w:r>
        <w:t xml:space="preserve">4. The token shall be included in the </w:t>
      </w:r>
      <w:proofErr w:type="spellStart"/>
      <w:r>
        <w:t>Nnrf_AccessToken_Get</w:t>
      </w:r>
      <w:proofErr w:type="spellEnd"/>
      <w:r>
        <w:t xml:space="preserve"> response sent to the NRF in the visiting PLMN. </w:t>
      </w:r>
    </w:p>
    <w:p w14:paraId="50FF554E" w14:textId="77777777" w:rsidR="0005740B" w:rsidRDefault="0005740B" w:rsidP="0005740B">
      <w:pPr>
        <w:pStyle w:val="B10"/>
      </w:pPr>
      <w:r>
        <w:t xml:space="preserve">5. The NRF in the visiting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6E788074" w14:textId="77777777" w:rsidR="0005740B" w:rsidRPr="00527D58" w:rsidRDefault="0005740B" w:rsidP="0005740B">
      <w:pPr>
        <w:rPr>
          <w:b/>
        </w:rPr>
      </w:pPr>
      <w:r w:rsidRPr="00EF564E">
        <w:rPr>
          <w:b/>
        </w:rPr>
        <w:t>Step 2</w:t>
      </w:r>
      <w:r w:rsidRPr="008F6C41">
        <w:rPr>
          <w:b/>
        </w:rPr>
        <w:t>:</w:t>
      </w:r>
      <w:r>
        <w:rPr>
          <w:b/>
        </w:rPr>
        <w:t xml:space="preserve"> </w:t>
      </w:r>
      <w:r w:rsidRPr="00527D58">
        <w:rPr>
          <w:b/>
        </w:rPr>
        <w:t>Service access request based on token verification</w:t>
      </w:r>
    </w:p>
    <w:p w14:paraId="1FE4CA4B" w14:textId="77777777" w:rsidR="0005740B" w:rsidRDefault="0005740B" w:rsidP="0005740B">
      <w:r>
        <w:t>In addition to the steps described in the non-roaming scenario in 13.4.1.1, the NF Service Producer shall verify that the PLMN-ID contained in the API request is equal to the one inside the access token.</w:t>
      </w:r>
    </w:p>
    <w:p w14:paraId="2731654E" w14:textId="77777777" w:rsidR="0005740B" w:rsidRDefault="0005740B" w:rsidP="0005740B">
      <w:pPr>
        <w:pStyle w:val="TH"/>
      </w:pPr>
      <w:r>
        <w:object w:dxaOrig="6144" w:dyaOrig="4728" w14:anchorId="73F6280A">
          <v:shape id="_x0000_i1029" type="#_x0000_t75" style="width:307pt;height:236.15pt" o:ole="">
            <v:imagedata r:id="rId21" o:title=""/>
          </v:shape>
          <o:OLEObject Type="Embed" ProgID="Visio.Drawing.15" ShapeID="_x0000_i1029" DrawAspect="Content" ObjectID="_1723468271" r:id="rId22"/>
        </w:object>
      </w:r>
    </w:p>
    <w:p w14:paraId="2D0834CF" w14:textId="77777777" w:rsidR="0005740B" w:rsidRDefault="0005740B" w:rsidP="0005740B">
      <w:pPr>
        <w:pStyle w:val="TF"/>
      </w:pPr>
      <w:r>
        <w:t>Figure 13.4.1.2.2-2: NF Service Consumer requesting service access with an access token in roaming case</w:t>
      </w:r>
    </w:p>
    <w:p w14:paraId="2EDEAA03" w14:textId="77777777" w:rsidR="0005740B" w:rsidRDefault="0005740B" w:rsidP="0005740B">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2F2D1380" w14:textId="77777777" w:rsidR="0005740B" w:rsidRDefault="0005740B" w:rsidP="0005740B">
      <w:r>
        <w:rPr>
          <w:rFonts w:eastAsia="SimSun"/>
        </w:rPr>
        <w:t xml:space="preserve">For SNPNs with </w:t>
      </w:r>
      <w:r>
        <w:t>Credentials Holder using AUSF and UDM for primary authentication</w:t>
      </w:r>
      <w:r>
        <w:rPr>
          <w:rFonts w:eastAsia="SimSun"/>
        </w:rPr>
        <w:t xml:space="preserve">, the NF Service Producer verifies the SNPN ID of the serving SNPN contained in the API request instead of the PLMN-ID, and the SNPN ID or the PLMN ID of the </w:t>
      </w:r>
      <w:r w:rsidRPr="00F460F6">
        <w:t>Credentials Holder</w:t>
      </w:r>
      <w:r>
        <w:rPr>
          <w:rFonts w:eastAsia="SimSun"/>
        </w:rPr>
        <w:t xml:space="preserve"> instead of the home PLMN ID. </w:t>
      </w:r>
    </w:p>
    <w:p w14:paraId="6F51EA3E" w14:textId="77777777" w:rsidR="0005740B" w:rsidRDefault="0005740B" w:rsidP="0005740B">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p>
    <w:p w14:paraId="34943713" w14:textId="77777777" w:rsidR="0005740B" w:rsidRPr="00321C42" w:rsidRDefault="0005740B" w:rsidP="0005740B">
      <w:pPr>
        <w:pStyle w:val="Heading4"/>
      </w:pPr>
      <w:bookmarkStart w:id="104" w:name="_Toc45028850"/>
      <w:bookmarkStart w:id="105" w:name="_Toc45274515"/>
      <w:bookmarkStart w:id="106" w:name="_Toc45275102"/>
      <w:bookmarkStart w:id="107" w:name="_Toc51168360"/>
      <w:bookmarkStart w:id="108" w:name="_Toc106197876"/>
      <w:bookmarkStart w:id="109" w:name="_Hlk40192572"/>
      <w:r w:rsidRPr="00321C42">
        <w:t>13.4.1.</w:t>
      </w:r>
      <w:r>
        <w:t>3</w:t>
      </w:r>
      <w:r w:rsidRPr="00321C42">
        <w:tab/>
        <w:t>Service access authorization in indirect communication scenarios</w:t>
      </w:r>
      <w:bookmarkEnd w:id="104"/>
      <w:bookmarkEnd w:id="105"/>
      <w:bookmarkEnd w:id="106"/>
      <w:bookmarkEnd w:id="107"/>
      <w:bookmarkEnd w:id="108"/>
    </w:p>
    <w:p w14:paraId="351192C5" w14:textId="77777777" w:rsidR="0005740B" w:rsidRDefault="0005740B" w:rsidP="0005740B">
      <w:pPr>
        <w:pStyle w:val="Heading5"/>
        <w:rPr>
          <w:rFonts w:eastAsia="SimSun"/>
        </w:rPr>
      </w:pPr>
      <w:bookmarkStart w:id="110" w:name="_Toc45028851"/>
      <w:bookmarkStart w:id="111" w:name="_Toc45274516"/>
      <w:bookmarkStart w:id="112" w:name="_Toc45275103"/>
      <w:bookmarkStart w:id="113" w:name="_Toc51168361"/>
      <w:bookmarkStart w:id="114" w:name="_Toc106197877"/>
      <w:r w:rsidRPr="00321C42">
        <w:rPr>
          <w:rFonts w:eastAsia="SimSun"/>
        </w:rPr>
        <w:t>13.4.1.</w:t>
      </w:r>
      <w:r>
        <w:rPr>
          <w:rFonts w:eastAsia="SimSun"/>
        </w:rPr>
        <w:t>3</w:t>
      </w:r>
      <w:r w:rsidRPr="00321C42">
        <w:rPr>
          <w:rFonts w:eastAsia="SimSun"/>
        </w:rPr>
        <w:t>.</w:t>
      </w:r>
      <w:r>
        <w:rPr>
          <w:rFonts w:eastAsia="SimSun"/>
        </w:rPr>
        <w:t>1</w:t>
      </w:r>
      <w:r w:rsidRPr="00321C42">
        <w:rPr>
          <w:rFonts w:eastAsia="SimSun"/>
        </w:rPr>
        <w:tab/>
        <w:t>Authorization for indirect communication without delegated discovery procedure</w:t>
      </w:r>
      <w:bookmarkEnd w:id="110"/>
      <w:bookmarkEnd w:id="111"/>
      <w:bookmarkEnd w:id="112"/>
      <w:bookmarkEnd w:id="113"/>
      <w:bookmarkEnd w:id="114"/>
    </w:p>
    <w:p w14:paraId="7E385240" w14:textId="77777777" w:rsidR="0005740B" w:rsidRDefault="0005740B" w:rsidP="0005740B">
      <w:pPr>
        <w:pStyle w:val="Heading6"/>
        <w:rPr>
          <w:rFonts w:eastAsia="SimSun"/>
        </w:rPr>
      </w:pPr>
      <w:bookmarkStart w:id="115" w:name="_Toc45028852"/>
      <w:bookmarkStart w:id="116" w:name="_Toc45274517"/>
      <w:bookmarkStart w:id="117" w:name="_Toc45275104"/>
      <w:bookmarkStart w:id="118" w:name="_Toc51168362"/>
      <w:bookmarkStart w:id="119" w:name="_Toc106197878"/>
      <w:r>
        <w:rPr>
          <w:rFonts w:eastAsia="SimSun"/>
        </w:rPr>
        <w:t>13.4.1.3.1.1</w:t>
      </w:r>
      <w:r>
        <w:rPr>
          <w:rFonts w:eastAsia="SimSun"/>
        </w:rPr>
        <w:tab/>
        <w:t>With mutual authentication between NF Service Consumer and NRF at the transport layer</w:t>
      </w:r>
      <w:bookmarkEnd w:id="115"/>
      <w:bookmarkEnd w:id="116"/>
      <w:bookmarkEnd w:id="117"/>
      <w:bookmarkEnd w:id="118"/>
      <w:bookmarkEnd w:id="119"/>
    </w:p>
    <w:bookmarkEnd w:id="109"/>
    <w:p w14:paraId="51B8546A" w14:textId="77777777" w:rsidR="0005740B" w:rsidRPr="0090466C" w:rsidRDefault="0005740B" w:rsidP="0005740B">
      <w:pPr>
        <w:rPr>
          <w:rFonts w:eastAsia="SimSun"/>
        </w:rPr>
      </w:pPr>
      <w:r>
        <w:rPr>
          <w:rFonts w:eastAsia="SimSun"/>
        </w:rPr>
        <w:t>This clause covers the scenario where the NF Service Consumer and the NRF are connected over a mutually authenticated TLS connection.</w:t>
      </w:r>
    </w:p>
    <w:p w14:paraId="278B4764" w14:textId="32D76149" w:rsidR="0005740B" w:rsidRPr="006B77C8" w:rsidRDefault="0005740B" w:rsidP="0005740B">
      <w:pPr>
        <w:pStyle w:val="TH"/>
        <w:rPr>
          <w:rFonts w:eastAsia="SimSun"/>
        </w:rPr>
      </w:pPr>
      <w:r w:rsidRPr="00D03302">
        <w:rPr>
          <w:rFonts w:eastAsia="SimSun"/>
          <w:noProof/>
        </w:rPr>
        <w:lastRenderedPageBreak/>
        <w:drawing>
          <wp:inline distT="0" distB="0" distL="0" distR="0" wp14:anchorId="456B1027" wp14:editId="44740B04">
            <wp:extent cx="6120765" cy="3013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013075"/>
                    </a:xfrm>
                    <a:prstGeom prst="rect">
                      <a:avLst/>
                    </a:prstGeom>
                    <a:noFill/>
                    <a:ln>
                      <a:noFill/>
                    </a:ln>
                  </pic:spPr>
                </pic:pic>
              </a:graphicData>
            </a:graphic>
          </wp:inline>
        </w:drawing>
      </w:r>
    </w:p>
    <w:p w14:paraId="253E9BD9" w14:textId="77777777" w:rsidR="0005740B" w:rsidRPr="00321C42" w:rsidRDefault="0005740B" w:rsidP="0005740B">
      <w:pPr>
        <w:pStyle w:val="TF"/>
        <w:rPr>
          <w:rFonts w:eastAsia="SimSun"/>
          <w:noProof/>
          <w:sz w:val="40"/>
          <w:szCs w:val="40"/>
        </w:rPr>
      </w:pPr>
      <w:r w:rsidRPr="00321C42">
        <w:rPr>
          <w:rFonts w:eastAsia="SimSun"/>
        </w:rPr>
        <w:t>Figure 13.4.1.</w:t>
      </w:r>
      <w:r>
        <w:rPr>
          <w:rFonts w:eastAsia="SimSun"/>
        </w:rPr>
        <w:t>3</w:t>
      </w:r>
      <w:r w:rsidRPr="00321C42">
        <w:rPr>
          <w:rFonts w:eastAsia="SimSun"/>
        </w:rPr>
        <w:t>.</w:t>
      </w:r>
      <w:r>
        <w:rPr>
          <w:rFonts w:eastAsia="SimSun"/>
        </w:rPr>
        <w:t>1.1</w:t>
      </w:r>
      <w:r w:rsidRPr="00321C42">
        <w:rPr>
          <w:rFonts w:eastAsia="SimSun"/>
        </w:rPr>
        <w:t>-1: Authorization and service invocation procedure</w:t>
      </w:r>
      <w:r>
        <w:rPr>
          <w:rFonts w:eastAsia="SimSun"/>
        </w:rPr>
        <w:t>, for indirect communication without delegated discovery, with mutual authentication between NF and NRF at the transport layer</w:t>
      </w:r>
    </w:p>
    <w:p w14:paraId="6DEDA979" w14:textId="77777777" w:rsidR="0005740B" w:rsidRPr="00321C42" w:rsidRDefault="0005740B" w:rsidP="0005740B">
      <w:pPr>
        <w:rPr>
          <w:rFonts w:eastAsia="SimSun"/>
          <w:b/>
          <w:lang w:val="en-US"/>
        </w:rPr>
      </w:pPr>
      <w:r w:rsidRPr="00321C42">
        <w:rPr>
          <w:rFonts w:eastAsia="SimSun"/>
          <w:b/>
          <w:lang w:val="en-US"/>
        </w:rPr>
        <w:t>Discovery of the NF Service Producer:</w:t>
      </w:r>
    </w:p>
    <w:p w14:paraId="518B7866" w14:textId="77777777" w:rsidR="0005740B" w:rsidRPr="00A467A9" w:rsidRDefault="0005740B" w:rsidP="0005740B">
      <w:pPr>
        <w:pStyle w:val="B10"/>
        <w:rPr>
          <w:rFonts w:eastAsia="SimSun"/>
          <w:lang w:val="en-US"/>
        </w:rPr>
      </w:pPr>
      <w:r>
        <w:rPr>
          <w:rFonts w:eastAsia="SimSun"/>
          <w:lang w:val="en-US"/>
        </w:rPr>
        <w:t>0.</w:t>
      </w:r>
      <w:r>
        <w:rPr>
          <w:rFonts w:eastAsia="SimSun"/>
          <w:lang w:val="en-US"/>
        </w:rPr>
        <w:tab/>
      </w:r>
      <w:r w:rsidRPr="00A467A9">
        <w:rPr>
          <w:rFonts w:eastAsia="SimSun"/>
          <w:lang w:val="en-US"/>
        </w:rPr>
        <w:t>Optionally, the NF Service Consumer may discover the NF Service Producer before requesting authorization to invoke the services of the NF Service Producer.</w:t>
      </w:r>
      <w:r>
        <w:rPr>
          <w:rFonts w:eastAsia="SimSun"/>
          <w:lang w:val="en-US"/>
        </w:rPr>
        <w:t xml:space="preserve"> E.g. if the NF Service Consumer has not yet discovered the</w:t>
      </w:r>
      <w:r w:rsidRPr="009E054E">
        <w:rPr>
          <w:rFonts w:eastAsia="SimSun"/>
          <w:lang w:val="en-US"/>
        </w:rPr>
        <w:t xml:space="preserve"> </w:t>
      </w:r>
      <w:r>
        <w:rPr>
          <w:rFonts w:eastAsia="SimSun"/>
          <w:lang w:val="en-US"/>
        </w:rPr>
        <w:t>NF Service Producer, then it may run the discovery procedure.</w:t>
      </w:r>
    </w:p>
    <w:p w14:paraId="6E96BB31" w14:textId="77777777" w:rsidR="0005740B" w:rsidRPr="00D07EEC" w:rsidRDefault="0005740B" w:rsidP="0005740B">
      <w:pPr>
        <w:rPr>
          <w:rFonts w:eastAsia="SimSun"/>
          <w:b/>
          <w:lang w:val="en-US"/>
        </w:rPr>
      </w:pPr>
      <w:r w:rsidRPr="00D07EEC">
        <w:rPr>
          <w:rFonts w:eastAsia="SimSun"/>
          <w:b/>
          <w:lang w:val="en-US"/>
        </w:rPr>
        <w:t>NF Service Consumer authorization:</w:t>
      </w:r>
    </w:p>
    <w:p w14:paraId="27983459" w14:textId="77777777" w:rsidR="0005740B" w:rsidRPr="00D07EEC" w:rsidRDefault="0005740B" w:rsidP="0005740B">
      <w:pPr>
        <w:pStyle w:val="B10"/>
        <w:rPr>
          <w:rFonts w:eastAsia="SimSun"/>
          <w:lang w:val="en-US"/>
        </w:rPr>
      </w:pPr>
      <w:r w:rsidRPr="00937A8D">
        <w:rPr>
          <w:rFonts w:eastAsia="SimSun"/>
          <w:lang w:val="en-US"/>
        </w:rPr>
        <w:t>1-2.</w:t>
      </w:r>
    </w:p>
    <w:p w14:paraId="151D0364" w14:textId="77777777" w:rsidR="0005740B" w:rsidRDefault="0005740B" w:rsidP="0005740B">
      <w:pPr>
        <w:pStyle w:val="B2"/>
        <w:rPr>
          <w:rFonts w:eastAsia="SimSun"/>
          <w:lang w:val="en-US"/>
        </w:rPr>
      </w:pPr>
      <w:r>
        <w:rPr>
          <w:rFonts w:eastAsia="SimSun"/>
          <w:bCs/>
          <w:lang w:val="en-US"/>
        </w:rPr>
        <w:t xml:space="preserve">After </w:t>
      </w:r>
      <w:r>
        <w:t>mutual authentication between NF Service Consumer and NRF at the transport layer</w:t>
      </w:r>
      <w:r>
        <w:rPr>
          <w:rFonts w:eastAsia="SimSun"/>
          <w:bCs/>
          <w:lang w:val="en-US"/>
        </w:rPr>
        <w:t xml:space="preserve">, </w:t>
      </w:r>
      <w:r>
        <w:rPr>
          <w:rFonts w:eastAsia="SimSun"/>
          <w:lang w:val="en-US"/>
        </w:rPr>
        <w:t>t</w:t>
      </w:r>
      <w:r w:rsidRPr="00321C42">
        <w:rPr>
          <w:rFonts w:eastAsia="SimSun"/>
          <w:lang w:val="en-US"/>
        </w:rPr>
        <w:t>he NF Service Consumer and NRF perform the "Access token request before service access" procedure as described in clause 13.4.1.1. If the NF Service Consumer has already discovered the NF Service Producer</w:t>
      </w:r>
      <w:r>
        <w:rPr>
          <w:rFonts w:eastAsia="SimSun"/>
          <w:lang w:val="en-US"/>
        </w:rPr>
        <w:t>,</w:t>
      </w:r>
      <w:r w:rsidRPr="00321C42">
        <w:rPr>
          <w:rFonts w:eastAsia="SimSun"/>
          <w:lang w:val="en-US"/>
        </w:rPr>
        <w:t xml:space="preserve"> it can also perform the "Access token request for a specific NF </w:t>
      </w:r>
      <w:r>
        <w:rPr>
          <w:rFonts w:eastAsia="SimSun"/>
          <w:lang w:val="en-US"/>
        </w:rPr>
        <w:t xml:space="preserve">Service </w:t>
      </w:r>
      <w:r w:rsidRPr="00321C42">
        <w:rPr>
          <w:rFonts w:eastAsia="SimSun"/>
          <w:lang w:val="en-US"/>
        </w:rPr>
        <w:t xml:space="preserve">Producer/NF </w:t>
      </w:r>
      <w:r>
        <w:rPr>
          <w:rFonts w:eastAsia="SimSun"/>
          <w:lang w:val="en-US"/>
        </w:rPr>
        <w:t xml:space="preserve">Service </w:t>
      </w:r>
      <w:r w:rsidRPr="00321C42">
        <w:rPr>
          <w:rFonts w:eastAsia="SimSun"/>
          <w:lang w:val="en-US"/>
        </w:rPr>
        <w:t xml:space="preserve">Producer instance" procedure as described in clause 13.4.1.1.  </w:t>
      </w:r>
    </w:p>
    <w:p w14:paraId="1517CAA1" w14:textId="77777777" w:rsidR="0005740B" w:rsidRPr="00321C42" w:rsidRDefault="0005740B" w:rsidP="0005740B">
      <w:pPr>
        <w:rPr>
          <w:rFonts w:eastAsia="SimSun"/>
          <w:b/>
          <w:lang w:val="en-US"/>
        </w:rPr>
      </w:pPr>
      <w:r w:rsidRPr="00321C42">
        <w:rPr>
          <w:rFonts w:eastAsia="SimSun"/>
          <w:b/>
          <w:lang w:val="en-US"/>
        </w:rPr>
        <w:t>Service request:</w:t>
      </w:r>
    </w:p>
    <w:p w14:paraId="4CC537E9" w14:textId="77777777" w:rsidR="0005740B" w:rsidRPr="00321C42" w:rsidRDefault="0005740B" w:rsidP="0005740B">
      <w:pPr>
        <w:rPr>
          <w:rFonts w:eastAsia="SimSun"/>
          <w:lang w:val="en-US"/>
        </w:rPr>
      </w:pPr>
      <w:r w:rsidRPr="00321C42">
        <w:rPr>
          <w:rFonts w:eastAsia="SimSun"/>
          <w:lang w:val="en-US"/>
        </w:rPr>
        <w:t xml:space="preserve">The NF Service Consumer, </w:t>
      </w:r>
      <w:r>
        <w:rPr>
          <w:rFonts w:eastAsia="SimSun"/>
          <w:lang w:val="en-US"/>
        </w:rPr>
        <w:t>SCP</w:t>
      </w:r>
      <w:r w:rsidRPr="00321C42">
        <w:rPr>
          <w:rFonts w:eastAsia="SimSun"/>
          <w:lang w:val="en-US"/>
        </w:rPr>
        <w:t xml:space="preserve">, NRF and NF Service Producer perform the procedure "Indirect Communication without delegated discovery Procedure" described in clause 4.17.11 of TS 23.502 [8]. The following steps describe how the access token received </w:t>
      </w:r>
      <w:r>
        <w:rPr>
          <w:rFonts w:eastAsia="SimSun"/>
          <w:lang w:val="en-US"/>
        </w:rPr>
        <w:t>from</w:t>
      </w:r>
      <w:r w:rsidRPr="00321C42">
        <w:rPr>
          <w:rFonts w:eastAsia="SimSun"/>
          <w:lang w:val="en-US"/>
        </w:rPr>
        <w:t xml:space="preserve"> steps 1 and 2 is used in this procedure.</w:t>
      </w:r>
    </w:p>
    <w:p w14:paraId="44FED30A" w14:textId="77777777" w:rsidR="0005740B" w:rsidRPr="00321C42" w:rsidRDefault="0005740B" w:rsidP="0005740B">
      <w:pPr>
        <w:pStyle w:val="B10"/>
        <w:rPr>
          <w:rFonts w:eastAsia="SimSun"/>
        </w:rPr>
      </w:pPr>
      <w:r w:rsidRPr="00321C42">
        <w:rPr>
          <w:rFonts w:eastAsia="SimSun"/>
        </w:rPr>
        <w:t>3.</w:t>
      </w:r>
      <w:r w:rsidRPr="00321C42">
        <w:rPr>
          <w:rFonts w:eastAsia="SimSun"/>
        </w:rPr>
        <w:tab/>
        <w:t xml:space="preserve">If no cached data is available, the NF Service Consumer discovers the NF Service Producer via the </w:t>
      </w:r>
      <w:r>
        <w:rPr>
          <w:rFonts w:eastAsia="SimSun"/>
        </w:rPr>
        <w:t>SCP</w:t>
      </w:r>
      <w:r w:rsidRPr="00321C42">
        <w:rPr>
          <w:rFonts w:eastAsia="SimSun"/>
        </w:rPr>
        <w:t xml:space="preserve">. </w:t>
      </w:r>
    </w:p>
    <w:p w14:paraId="7EF307F6" w14:textId="77777777" w:rsidR="0005740B" w:rsidRDefault="0005740B" w:rsidP="0005740B">
      <w:pPr>
        <w:pStyle w:val="B10"/>
        <w:rPr>
          <w:rFonts w:eastAsia="SimSun"/>
          <w:lang w:val="en-US"/>
        </w:rPr>
      </w:pPr>
      <w:r w:rsidRPr="00321C42">
        <w:rPr>
          <w:rFonts w:eastAsia="SimSun"/>
        </w:rPr>
        <w:t>4.</w:t>
      </w:r>
      <w:r w:rsidRPr="00321C42">
        <w:rPr>
          <w:rFonts w:eastAsia="SimSun"/>
        </w:rPr>
        <w:tab/>
      </w:r>
      <w:r w:rsidRPr="00321C42">
        <w:rPr>
          <w:rFonts w:eastAsia="SimSun"/>
          <w:lang w:val="en-US"/>
        </w:rPr>
        <w:t xml:space="preserve">The NF Service Consumer sends a service request for the specific service to the </w:t>
      </w:r>
      <w:r>
        <w:rPr>
          <w:rFonts w:eastAsia="SimSun"/>
          <w:lang w:val="en-US"/>
        </w:rPr>
        <w:t>SCP</w:t>
      </w:r>
      <w:r w:rsidRPr="00321C42">
        <w:rPr>
          <w:rFonts w:eastAsia="SimSun"/>
          <w:lang w:val="en-US"/>
        </w:rPr>
        <w:t xml:space="preserve">. The service request </w:t>
      </w:r>
      <w:r>
        <w:rPr>
          <w:rFonts w:eastAsia="SimSun"/>
          <w:lang w:val="en-US"/>
        </w:rPr>
        <w:t xml:space="preserve">includes </w:t>
      </w:r>
      <w:r w:rsidRPr="00321C42">
        <w:rPr>
          <w:rFonts w:eastAsia="SimSun"/>
          <w:lang w:val="en-US"/>
        </w:rPr>
        <w:t xml:space="preserve">the access token as received in step </w:t>
      </w:r>
      <w:r>
        <w:rPr>
          <w:rFonts w:eastAsia="SimSun"/>
          <w:lang w:val="en-US"/>
        </w:rPr>
        <w:t>2,</w:t>
      </w:r>
      <w:r w:rsidRPr="00C34ED7">
        <w:rPr>
          <w:rFonts w:eastAsia="SimSun"/>
          <w:lang w:val="en-US"/>
        </w:rPr>
        <w:t xml:space="preserve"> </w:t>
      </w:r>
      <w:r>
        <w:rPr>
          <w:rFonts w:eastAsia="SimSun"/>
          <w:lang w:val="en-US"/>
        </w:rPr>
        <w:t xml:space="preserve">and may </w:t>
      </w:r>
      <w:r w:rsidRPr="00321C42">
        <w:rPr>
          <w:rFonts w:eastAsia="SimSun"/>
          <w:lang w:val="en-US"/>
        </w:rPr>
        <w:t>include</w:t>
      </w:r>
      <w:r w:rsidRPr="009346A0">
        <w:rPr>
          <w:rFonts w:eastAsia="SimSun"/>
          <w:lang w:val="en-US"/>
        </w:rPr>
        <w:t xml:space="preserve"> </w:t>
      </w:r>
      <w:r>
        <w:rPr>
          <w:rFonts w:eastAsia="SimSun"/>
          <w:lang w:val="en-US"/>
        </w:rPr>
        <w:t xml:space="preserve">the </w:t>
      </w:r>
      <w:r>
        <w:rPr>
          <w:rFonts w:eastAsia="SimSun"/>
        </w:rPr>
        <w:t xml:space="preserve">NF Service Consumer CCA as defined in clause </w:t>
      </w:r>
      <w:r w:rsidRPr="003E4CBE">
        <w:rPr>
          <w:rFonts w:eastAsia="SimSun"/>
        </w:rPr>
        <w:t>13.</w:t>
      </w:r>
      <w:r>
        <w:rPr>
          <w:rFonts w:eastAsia="SimSun"/>
        </w:rPr>
        <w:t>3.8</w:t>
      </w:r>
      <w:r w:rsidRPr="00321C42">
        <w:rPr>
          <w:rFonts w:eastAsia="SimSun"/>
          <w:lang w:val="en-US"/>
        </w:rPr>
        <w:t>.</w:t>
      </w:r>
    </w:p>
    <w:p w14:paraId="4C8566B2" w14:textId="77777777" w:rsidR="0005740B" w:rsidRDefault="0005740B" w:rsidP="0005740B">
      <w:pPr>
        <w:pStyle w:val="B10"/>
        <w:ind w:firstLine="0"/>
        <w:rPr>
          <w:rFonts w:eastAsia="SimSun"/>
        </w:rPr>
      </w:pPr>
      <w:r w:rsidRPr="008F2BE5">
        <w:rPr>
          <w:rFonts w:eastAsia="SimSun"/>
        </w:rPr>
        <w:t>I</w:t>
      </w:r>
      <w:r w:rsidRPr="00122B88">
        <w:rPr>
          <w:rFonts w:eastAsia="SimSun"/>
        </w:rPr>
        <w:t>f</w:t>
      </w:r>
      <w:r>
        <w:rPr>
          <w:rFonts w:eastAsia="SimSun"/>
        </w:rPr>
        <w:t xml:space="preserve"> the CCA is included</w:t>
      </w:r>
      <w:r w:rsidRPr="00122B88">
        <w:rPr>
          <w:rFonts w:eastAsia="SimSun"/>
        </w:rPr>
        <w:t xml:space="preserve">, </w:t>
      </w:r>
      <w:r w:rsidRPr="008F2BE5">
        <w:rPr>
          <w:rFonts w:eastAsia="SimSun"/>
        </w:rPr>
        <w:t xml:space="preserve">the NF type of the expected audience in </w:t>
      </w:r>
      <w:r>
        <w:rPr>
          <w:rFonts w:eastAsia="SimSun"/>
        </w:rPr>
        <w:t xml:space="preserve">the </w:t>
      </w:r>
      <w:r w:rsidRPr="008F2BE5">
        <w:rPr>
          <w:rFonts w:eastAsia="SimSun"/>
        </w:rPr>
        <w:t xml:space="preserve">CCA </w:t>
      </w:r>
      <w:r>
        <w:rPr>
          <w:rFonts w:eastAsia="SimSun"/>
        </w:rPr>
        <w:t>shall contain</w:t>
      </w:r>
      <w:r w:rsidRPr="008F2BE5">
        <w:rPr>
          <w:rFonts w:eastAsia="SimSun"/>
        </w:rPr>
        <w:t xml:space="preserve"> "NF Service Producer".</w:t>
      </w:r>
    </w:p>
    <w:p w14:paraId="34C19E18" w14:textId="77777777" w:rsidR="0005740B" w:rsidRDefault="0005740B" w:rsidP="0005740B">
      <w:pPr>
        <w:pStyle w:val="B10"/>
        <w:ind w:firstLine="0"/>
        <w:rPr>
          <w:rFonts w:eastAsia="SimSun"/>
        </w:rPr>
      </w:pPr>
      <w:r>
        <w:rPr>
          <w:rFonts w:eastAsia="SimSun"/>
        </w:rPr>
        <w:t xml:space="preserve">If the NF Service Consumer allows reselection of a target NF Service Producer by the SCP, the expected audience in the CCA shall also contain NF type "NRF". </w:t>
      </w:r>
    </w:p>
    <w:p w14:paraId="02DAD9FC" w14:textId="77777777" w:rsidR="0005740B" w:rsidRPr="00321C42" w:rsidRDefault="0005740B" w:rsidP="0005740B">
      <w:pPr>
        <w:pStyle w:val="NO"/>
        <w:rPr>
          <w:rFonts w:eastAsia="SimSun"/>
          <w:lang w:val="en-US"/>
        </w:rPr>
      </w:pPr>
      <w:r w:rsidRPr="002C6548">
        <w:t>NOTE</w:t>
      </w:r>
      <w:r>
        <w:t>:</w:t>
      </w:r>
      <w:r w:rsidRPr="002C6548">
        <w:tab/>
        <w:t>In the same deployment, the NF Service Consumer can delegate the reselection of the target NF Service Producer to the SCP for some requests, and not for other requests.</w:t>
      </w:r>
    </w:p>
    <w:p w14:paraId="20E9552B" w14:textId="77777777" w:rsidR="0005740B" w:rsidRPr="00321C42" w:rsidRDefault="0005740B" w:rsidP="0005740B">
      <w:pPr>
        <w:pStyle w:val="B10"/>
        <w:rPr>
          <w:rFonts w:eastAsia="SimSun"/>
          <w:lang w:val="en-US"/>
        </w:rPr>
      </w:pPr>
      <w:r w:rsidRPr="00321C42">
        <w:rPr>
          <w:rFonts w:eastAsia="SimSun"/>
          <w:lang w:val="en-US"/>
        </w:rPr>
        <w:t>5.</w:t>
      </w:r>
      <w:r w:rsidRPr="00321C42">
        <w:rPr>
          <w:rFonts w:eastAsia="SimSun"/>
          <w:lang w:val="en-US"/>
        </w:rPr>
        <w:tab/>
      </w:r>
      <w:r>
        <w:rPr>
          <w:rFonts w:eastAsia="SimSun"/>
          <w:lang w:val="en-US"/>
        </w:rPr>
        <w:t>T</w:t>
      </w:r>
      <w:r w:rsidRPr="00321C42">
        <w:rPr>
          <w:rFonts w:eastAsia="SimSun"/>
          <w:lang w:val="en-US"/>
        </w:rPr>
        <w:t xml:space="preserve">he </w:t>
      </w:r>
      <w:r>
        <w:rPr>
          <w:rFonts w:eastAsia="SimSun"/>
          <w:lang w:val="en-US"/>
        </w:rPr>
        <w:t>SCP</w:t>
      </w:r>
      <w:r w:rsidRPr="00321C42">
        <w:rPr>
          <w:rFonts w:eastAsia="SimSun"/>
          <w:lang w:val="en-US"/>
        </w:rPr>
        <w:t xml:space="preserve"> selects a NF Service Producer instance, performs the API root modifications and forwards the received request to the selected NF Service Producer instance. The request </w:t>
      </w:r>
      <w:r>
        <w:rPr>
          <w:rFonts w:eastAsia="SimSun"/>
          <w:lang w:val="en-US"/>
        </w:rPr>
        <w:t xml:space="preserve">contains the access token and may </w:t>
      </w:r>
      <w:r w:rsidRPr="00321C42">
        <w:rPr>
          <w:rFonts w:eastAsia="SimSun"/>
          <w:lang w:val="en-US"/>
        </w:rPr>
        <w:t>contain the</w:t>
      </w:r>
      <w:r w:rsidRPr="009346A0">
        <w:rPr>
          <w:rFonts w:eastAsia="SimSun"/>
        </w:rPr>
        <w:t xml:space="preserve"> </w:t>
      </w:r>
      <w:r>
        <w:rPr>
          <w:rFonts w:eastAsia="SimSun"/>
        </w:rPr>
        <w:t>NF Service Consumer CCA</w:t>
      </w:r>
      <w:r>
        <w:rPr>
          <w:rFonts w:eastAsia="SimSun"/>
          <w:lang w:val="en-US"/>
        </w:rPr>
        <w:t xml:space="preserve"> if</w:t>
      </w:r>
      <w:r w:rsidRPr="00321C42">
        <w:rPr>
          <w:rFonts w:eastAsia="SimSun"/>
          <w:lang w:val="en-US"/>
        </w:rPr>
        <w:t xml:space="preserve"> received in </w:t>
      </w:r>
      <w:r>
        <w:rPr>
          <w:rFonts w:eastAsia="SimSun"/>
          <w:lang w:val="en-US"/>
        </w:rPr>
        <w:t>step 4</w:t>
      </w:r>
      <w:r w:rsidRPr="00321C42">
        <w:rPr>
          <w:rFonts w:eastAsia="SimSun"/>
          <w:lang w:val="en-US"/>
        </w:rPr>
        <w:t xml:space="preserve">. </w:t>
      </w:r>
    </w:p>
    <w:p w14:paraId="32750414" w14:textId="77777777" w:rsidR="0005740B" w:rsidRDefault="0005740B" w:rsidP="0005740B">
      <w:pPr>
        <w:pStyle w:val="B10"/>
        <w:rPr>
          <w:rFonts w:eastAsia="SimSun"/>
          <w:lang w:val="en-US"/>
        </w:rPr>
      </w:pPr>
      <w:r w:rsidRPr="00321C42">
        <w:rPr>
          <w:rFonts w:eastAsia="SimSun"/>
          <w:lang w:val="en-US"/>
        </w:rPr>
        <w:lastRenderedPageBreak/>
        <w:t>6.</w:t>
      </w:r>
      <w:r w:rsidRPr="00321C42">
        <w:rPr>
          <w:rFonts w:eastAsia="SimSun"/>
          <w:lang w:val="en-US"/>
        </w:rPr>
        <w:tab/>
        <w:t>To authorize the access</w:t>
      </w:r>
      <w:r>
        <w:rPr>
          <w:rFonts w:eastAsia="SimSun"/>
          <w:lang w:val="en-US"/>
        </w:rPr>
        <w:t>,</w:t>
      </w:r>
      <w:r w:rsidRPr="00321C42">
        <w:rPr>
          <w:rFonts w:eastAsia="SimSun"/>
          <w:lang w:val="en-US"/>
        </w:rPr>
        <w:t xml:space="preserve"> the NF Service Producer </w:t>
      </w:r>
      <w:r>
        <w:rPr>
          <w:rFonts w:eastAsia="SimSun"/>
          <w:lang w:val="en-US"/>
        </w:rPr>
        <w:t xml:space="preserve">authenticates the service consumer NF using one of the methods described in clause 13.3.2.2 and if successful, it </w:t>
      </w:r>
      <w:r w:rsidRPr="00321C42">
        <w:rPr>
          <w:rFonts w:eastAsia="SimSun"/>
          <w:lang w:val="en-US"/>
        </w:rPr>
        <w:t>validate</w:t>
      </w:r>
      <w:r>
        <w:rPr>
          <w:rFonts w:eastAsia="SimSun"/>
          <w:lang w:val="en-US"/>
        </w:rPr>
        <w:t>s</w:t>
      </w:r>
      <w:r w:rsidRPr="00321C42">
        <w:rPr>
          <w:rFonts w:eastAsia="SimSun"/>
          <w:lang w:val="en-US"/>
        </w:rPr>
        <w:t xml:space="preserve"> the </w:t>
      </w:r>
      <w:r>
        <w:rPr>
          <w:rFonts w:eastAsia="SimSun"/>
          <w:lang w:val="en-US"/>
        </w:rPr>
        <w:t xml:space="preserve">access </w:t>
      </w:r>
      <w:r w:rsidRPr="00321C42">
        <w:rPr>
          <w:rFonts w:eastAsia="SimSun"/>
          <w:lang w:val="en-US"/>
        </w:rPr>
        <w:t xml:space="preserve">token </w:t>
      </w:r>
      <w:r>
        <w:rPr>
          <w:rFonts w:eastAsia="SimSun"/>
        </w:rPr>
        <w:t xml:space="preserve">as described in clause 13.4.1.1 </w:t>
      </w:r>
      <w:r w:rsidRPr="00321C42">
        <w:rPr>
          <w:rFonts w:eastAsia="SimSun"/>
          <w:lang w:val="en-US"/>
        </w:rPr>
        <w:t xml:space="preserve">by verifying the signature and checking if the requested service is part of the token's scope. </w:t>
      </w:r>
    </w:p>
    <w:p w14:paraId="4E2A3940" w14:textId="77777777" w:rsidR="0005740B" w:rsidRPr="00321C42" w:rsidRDefault="0005740B" w:rsidP="0005740B">
      <w:pPr>
        <w:pStyle w:val="B10"/>
        <w:rPr>
          <w:rFonts w:eastAsia="SimSun"/>
          <w:lang w:val="en-US"/>
        </w:rPr>
      </w:pPr>
      <w:r>
        <w:rPr>
          <w:rFonts w:eastAsia="SimSun"/>
          <w:lang w:val="en-US"/>
        </w:rPr>
        <w:t xml:space="preserve">7.   </w:t>
      </w:r>
      <w:r w:rsidRPr="00321C42">
        <w:rPr>
          <w:rFonts w:eastAsia="SimSun"/>
          <w:lang w:val="en-US"/>
        </w:rPr>
        <w:t xml:space="preserve">If the checks </w:t>
      </w:r>
      <w:r>
        <w:rPr>
          <w:rFonts w:eastAsia="SimSun"/>
          <w:lang w:val="en-US"/>
        </w:rPr>
        <w:t xml:space="preserve">in step 6 </w:t>
      </w:r>
      <w:r w:rsidRPr="00321C42">
        <w:rPr>
          <w:rFonts w:eastAsia="SimSun"/>
          <w:lang w:val="en-US"/>
        </w:rPr>
        <w:t xml:space="preserve">are </w:t>
      </w:r>
      <w:r>
        <w:rPr>
          <w:rFonts w:eastAsia="SimSun"/>
          <w:lang w:val="en-US"/>
        </w:rPr>
        <w:t>successful,</w:t>
      </w:r>
      <w:r w:rsidRPr="00321C42">
        <w:rPr>
          <w:rFonts w:eastAsia="SimSun"/>
          <w:lang w:val="en-US"/>
        </w:rPr>
        <w:t xml:space="preserve"> the NF Service Producer processes the </w:t>
      </w:r>
      <w:r>
        <w:rPr>
          <w:rFonts w:eastAsia="SimSun"/>
          <w:lang w:val="en-US"/>
        </w:rPr>
        <w:t xml:space="preserve">service </w:t>
      </w:r>
      <w:r w:rsidRPr="00321C42">
        <w:rPr>
          <w:rFonts w:eastAsia="SimSun"/>
          <w:lang w:val="en-US"/>
        </w:rPr>
        <w:t xml:space="preserve">request and provides a </w:t>
      </w:r>
      <w:r>
        <w:rPr>
          <w:rFonts w:eastAsia="SimSun"/>
          <w:lang w:val="en-US"/>
        </w:rPr>
        <w:t xml:space="preserve">service </w:t>
      </w:r>
      <w:r w:rsidRPr="00321C42">
        <w:rPr>
          <w:rFonts w:eastAsia="SimSun"/>
          <w:lang w:val="en-US"/>
        </w:rPr>
        <w:t>response.</w:t>
      </w:r>
    </w:p>
    <w:p w14:paraId="44E318C0" w14:textId="77777777" w:rsidR="0005740B" w:rsidRDefault="0005740B" w:rsidP="0005740B">
      <w:pPr>
        <w:pStyle w:val="B10"/>
        <w:rPr>
          <w:rFonts w:eastAsia="SimSun"/>
          <w:lang w:val="en-US"/>
        </w:rPr>
      </w:pPr>
      <w:r>
        <w:rPr>
          <w:rFonts w:eastAsia="SimSun"/>
          <w:lang w:val="en-US"/>
        </w:rPr>
        <w:t>8</w:t>
      </w:r>
      <w:r w:rsidRPr="00321C42">
        <w:rPr>
          <w:rFonts w:eastAsia="SimSun"/>
          <w:lang w:val="en-US"/>
        </w:rPr>
        <w:t>.</w:t>
      </w:r>
      <w:r w:rsidRPr="00321C42">
        <w:rPr>
          <w:rFonts w:eastAsia="SimSun"/>
          <w:lang w:val="en-US"/>
        </w:rPr>
        <w:tab/>
        <w:t xml:space="preserve">The </w:t>
      </w:r>
      <w:r>
        <w:rPr>
          <w:rFonts w:eastAsia="SimSun"/>
          <w:lang w:val="en-US"/>
        </w:rPr>
        <w:t>SCP</w:t>
      </w:r>
      <w:r w:rsidRPr="00321C42">
        <w:rPr>
          <w:rFonts w:eastAsia="SimSun"/>
          <w:lang w:val="en-US"/>
        </w:rPr>
        <w:t xml:space="preserve"> performs revers</w:t>
      </w:r>
      <w:r>
        <w:rPr>
          <w:rFonts w:eastAsia="SimSun"/>
          <w:lang w:val="en-US"/>
        </w:rPr>
        <w:t>e</w:t>
      </w:r>
      <w:r w:rsidRPr="00321C42">
        <w:rPr>
          <w:rFonts w:eastAsia="SimSun"/>
          <w:lang w:val="en-US"/>
        </w:rPr>
        <w:t xml:space="preserve"> API root modifications and forwards the </w:t>
      </w:r>
      <w:r>
        <w:rPr>
          <w:rFonts w:eastAsia="SimSun"/>
          <w:lang w:val="en-US"/>
        </w:rPr>
        <w:t xml:space="preserve">service </w:t>
      </w:r>
      <w:r w:rsidRPr="00321C42">
        <w:rPr>
          <w:rFonts w:eastAsia="SimSun"/>
          <w:lang w:val="en-US"/>
        </w:rPr>
        <w:t>response.</w:t>
      </w:r>
    </w:p>
    <w:p w14:paraId="5739690C" w14:textId="77777777" w:rsidR="0005740B" w:rsidRDefault="0005740B" w:rsidP="0005740B">
      <w:pPr>
        <w:ind w:left="568" w:hanging="284"/>
        <w:rPr>
          <w:rFonts w:eastAsia="SimSun"/>
          <w:lang w:val="en-US"/>
        </w:rPr>
      </w:pPr>
    </w:p>
    <w:p w14:paraId="507FCF65" w14:textId="77777777" w:rsidR="0005740B" w:rsidRPr="00EF37AD" w:rsidRDefault="0005740B" w:rsidP="0005740B">
      <w:pPr>
        <w:pStyle w:val="Heading6"/>
        <w:rPr>
          <w:rFonts w:eastAsia="SimSun"/>
          <w:b/>
        </w:rPr>
      </w:pPr>
      <w:bookmarkStart w:id="120" w:name="_Toc45028853"/>
      <w:bookmarkStart w:id="121" w:name="_Toc45274518"/>
      <w:bookmarkStart w:id="122" w:name="_Toc45275105"/>
      <w:bookmarkStart w:id="123" w:name="_Toc51168363"/>
      <w:bookmarkStart w:id="124" w:name="_Toc106197879"/>
      <w:r>
        <w:rPr>
          <w:rFonts w:eastAsia="SimSun"/>
        </w:rPr>
        <w:t>13.4.1.3.1.2</w:t>
      </w:r>
      <w:r>
        <w:rPr>
          <w:rFonts w:eastAsia="SimSun"/>
        </w:rPr>
        <w:tab/>
        <w:t>Without mutual authentication between NF and NRF at the transport layer</w:t>
      </w:r>
      <w:bookmarkEnd w:id="120"/>
      <w:bookmarkEnd w:id="121"/>
      <w:bookmarkEnd w:id="122"/>
      <w:bookmarkEnd w:id="123"/>
      <w:bookmarkEnd w:id="124"/>
    </w:p>
    <w:p w14:paraId="52442DF5" w14:textId="77777777" w:rsidR="0005740B" w:rsidRDefault="0005740B" w:rsidP="0005740B">
      <w:pPr>
        <w:rPr>
          <w:rFonts w:eastAsia="SimSun"/>
        </w:rPr>
      </w:pPr>
      <w:r>
        <w:rPr>
          <w:rFonts w:eastAsia="SimSun"/>
          <w:bCs/>
          <w:lang w:val="en-US"/>
        </w:rPr>
        <w:t>When</w:t>
      </w:r>
      <w:r w:rsidRPr="008F3FB4">
        <w:rPr>
          <w:rFonts w:eastAsia="SimSun"/>
          <w:bCs/>
          <w:lang w:val="en-US"/>
        </w:rPr>
        <w:t xml:space="preserve"> there is no </w:t>
      </w:r>
      <w:r>
        <w:rPr>
          <w:rFonts w:eastAsia="SimSun"/>
          <w:bCs/>
          <w:lang w:val="en-US"/>
        </w:rPr>
        <w:t xml:space="preserve"> </w:t>
      </w:r>
      <w:r>
        <w:rPr>
          <w:rFonts w:eastAsia="SimSun"/>
        </w:rPr>
        <w:t>mutual authentication between NF Service Consumer and NRF at the transport layer</w:t>
      </w:r>
      <w:r>
        <w:rPr>
          <w:rFonts w:eastAsia="SimSun"/>
          <w:bCs/>
          <w:lang w:val="en-US"/>
        </w:rPr>
        <w:t>, the NF Service Consumer performs the following procedure to obtain the access token from NRF and uses it for service access at the NF Service Producer. In this clause, the a</w:t>
      </w:r>
      <w:proofErr w:type="spellStart"/>
      <w:r>
        <w:rPr>
          <w:rFonts w:eastAsia="SimSun"/>
        </w:rPr>
        <w:t>uthentication</w:t>
      </w:r>
      <w:proofErr w:type="spellEnd"/>
      <w:r>
        <w:rPr>
          <w:rFonts w:eastAsia="SimSun"/>
        </w:rPr>
        <w:t xml:space="preserve"> of NF </w:t>
      </w:r>
      <w:r>
        <w:rPr>
          <w:lang w:eastAsia="x-none"/>
        </w:rPr>
        <w:t>Service Consumer</w:t>
      </w:r>
      <w:r w:rsidRPr="0098037E">
        <w:rPr>
          <w:lang w:eastAsia="x-none"/>
        </w:rPr>
        <w:t xml:space="preserve"> </w:t>
      </w:r>
      <w:r>
        <w:rPr>
          <w:rFonts w:eastAsia="SimSun"/>
        </w:rPr>
        <w:t>by the NRF and by the NF Service Producer</w:t>
      </w:r>
      <w:r w:rsidRPr="0098037E">
        <w:rPr>
          <w:rFonts w:eastAsia="SimSun"/>
        </w:rPr>
        <w:t xml:space="preserve"> </w:t>
      </w:r>
      <w:r>
        <w:rPr>
          <w:rFonts w:eastAsia="SimSun"/>
        </w:rPr>
        <w:t>is based on any of the methods described in clauses 13.3.1.2 and 13.3.2.2.</w:t>
      </w:r>
    </w:p>
    <w:p w14:paraId="1CA3E8CC" w14:textId="77777777" w:rsidR="0005740B" w:rsidRPr="00856173" w:rsidRDefault="0005740B" w:rsidP="0005740B">
      <w:pPr>
        <w:rPr>
          <w:rFonts w:eastAsia="SimSun"/>
          <w:b/>
          <w:lang w:val="en-US"/>
        </w:rPr>
      </w:pPr>
    </w:p>
    <w:p w14:paraId="572696F3" w14:textId="0F6AE9AA" w:rsidR="0005740B" w:rsidRDefault="0005740B" w:rsidP="0005740B">
      <w:pPr>
        <w:pStyle w:val="TH"/>
        <w:rPr>
          <w:rFonts w:eastAsia="SimSun"/>
          <w:noProof/>
          <w:lang w:val="en-US"/>
        </w:rPr>
      </w:pPr>
      <w:r w:rsidRPr="00D03302">
        <w:rPr>
          <w:rFonts w:eastAsia="SimSun"/>
          <w:noProof/>
        </w:rPr>
        <w:drawing>
          <wp:inline distT="0" distB="0" distL="0" distR="0" wp14:anchorId="37578036" wp14:editId="6D707CA6">
            <wp:extent cx="6120765" cy="30854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3085465"/>
                    </a:xfrm>
                    <a:prstGeom prst="rect">
                      <a:avLst/>
                    </a:prstGeom>
                    <a:noFill/>
                    <a:ln>
                      <a:noFill/>
                    </a:ln>
                  </pic:spPr>
                </pic:pic>
              </a:graphicData>
            </a:graphic>
          </wp:inline>
        </w:drawing>
      </w:r>
    </w:p>
    <w:p w14:paraId="7E79D4FF" w14:textId="77777777" w:rsidR="0005740B" w:rsidRDefault="0005740B" w:rsidP="0005740B">
      <w:pPr>
        <w:pStyle w:val="TF"/>
        <w:rPr>
          <w:rFonts w:eastAsia="SimSun"/>
        </w:rPr>
      </w:pPr>
      <w:r w:rsidRPr="00321C42">
        <w:rPr>
          <w:rFonts w:eastAsia="SimSun"/>
        </w:rPr>
        <w:t>Figure 13.4.1.</w:t>
      </w:r>
      <w:r>
        <w:rPr>
          <w:rFonts w:eastAsia="SimSun"/>
        </w:rPr>
        <w:t>3</w:t>
      </w:r>
      <w:r w:rsidRPr="00321C42">
        <w:rPr>
          <w:rFonts w:eastAsia="SimSun"/>
        </w:rPr>
        <w:t>.</w:t>
      </w:r>
      <w:r>
        <w:rPr>
          <w:rFonts w:eastAsia="SimSun"/>
        </w:rPr>
        <w:t>1.2</w:t>
      </w:r>
      <w:r w:rsidRPr="00321C42">
        <w:rPr>
          <w:rFonts w:eastAsia="SimSun"/>
        </w:rPr>
        <w:t>-1: Authorization and service invocation procedure</w:t>
      </w:r>
      <w:r>
        <w:rPr>
          <w:rFonts w:eastAsia="SimSun"/>
        </w:rPr>
        <w:t xml:space="preserve">, for indirect communication without delegated discovery, without mutual authentication between NF and NRF at the transport layer </w:t>
      </w:r>
    </w:p>
    <w:p w14:paraId="22ED29FB" w14:textId="77777777" w:rsidR="0005740B" w:rsidRPr="00321C42" w:rsidRDefault="0005740B" w:rsidP="0005740B">
      <w:pPr>
        <w:pStyle w:val="B10"/>
        <w:rPr>
          <w:rFonts w:eastAsia="SimSun"/>
          <w:lang w:val="en-US"/>
        </w:rPr>
      </w:pPr>
      <w:r w:rsidRPr="00321C42">
        <w:rPr>
          <w:rFonts w:eastAsia="SimSun"/>
          <w:lang w:val="en-US"/>
        </w:rPr>
        <w:t>0.</w:t>
      </w:r>
      <w:r w:rsidRPr="00321C42">
        <w:rPr>
          <w:rFonts w:eastAsia="SimSun"/>
          <w:lang w:val="en-US"/>
        </w:rPr>
        <w:tab/>
        <w:t>Optionally, the NF Service Consumer may discover the NF Service Producer before requesting authorization to invoke the services of the NF Service Producer.</w:t>
      </w:r>
    </w:p>
    <w:p w14:paraId="7F705906" w14:textId="77777777" w:rsidR="0005740B" w:rsidRDefault="0005740B" w:rsidP="0005740B">
      <w:pPr>
        <w:pStyle w:val="B10"/>
        <w:rPr>
          <w:rFonts w:eastAsia="SimSun"/>
        </w:rPr>
      </w:pPr>
      <w:r w:rsidRPr="00BA6BE5">
        <w:rPr>
          <w:rFonts w:eastAsia="SimSun"/>
        </w:rPr>
        <w:t xml:space="preserve">1. </w:t>
      </w:r>
      <w:r w:rsidRPr="00BA6BE5">
        <w:rPr>
          <w:rFonts w:eastAsia="SimSun"/>
        </w:rPr>
        <w:tab/>
        <w:t>The NF Service Consumer</w:t>
      </w:r>
      <w:r>
        <w:rPr>
          <w:rFonts w:eastAsia="SimSun"/>
        </w:rPr>
        <w:t xml:space="preserve"> </w:t>
      </w:r>
      <w:r w:rsidRPr="00BA6BE5">
        <w:rPr>
          <w:rFonts w:eastAsia="SimSun"/>
        </w:rPr>
        <w:t xml:space="preserve">sends </w:t>
      </w:r>
      <w:r>
        <w:rPr>
          <w:rFonts w:eastAsia="SimSun"/>
        </w:rPr>
        <w:t>an access token request (</w:t>
      </w:r>
      <w:proofErr w:type="spellStart"/>
      <w:r w:rsidRPr="00BA6BE5">
        <w:rPr>
          <w:rFonts w:eastAsia="SimSun"/>
        </w:rPr>
        <w:t>Nnrf_AccessToken_Get</w:t>
      </w:r>
      <w:proofErr w:type="spellEnd"/>
      <w:r w:rsidRPr="00BA6BE5">
        <w:rPr>
          <w:rFonts w:eastAsia="SimSun"/>
        </w:rPr>
        <w:t xml:space="preserve"> Request</w:t>
      </w:r>
      <w:r>
        <w:rPr>
          <w:rFonts w:eastAsia="SimSun"/>
        </w:rPr>
        <w:t xml:space="preserve">) </w:t>
      </w:r>
      <w:r w:rsidRPr="00BA6BE5">
        <w:rPr>
          <w:rFonts w:eastAsia="SimSun"/>
        </w:rPr>
        <w:t xml:space="preserve">to the </w:t>
      </w:r>
      <w:r w:rsidRPr="00937A8D">
        <w:rPr>
          <w:rFonts w:eastAsia="SimSun"/>
        </w:rPr>
        <w:t>SCP with parameters as specified in 13.4.1.1</w:t>
      </w:r>
      <w:r>
        <w:rPr>
          <w:rFonts w:eastAsia="SimSun"/>
        </w:rPr>
        <w:t>.  The access token request</w:t>
      </w:r>
      <w:r w:rsidRPr="00BA6BE5">
        <w:rPr>
          <w:rFonts w:eastAsia="SimSun"/>
        </w:rPr>
        <w:t xml:space="preserve"> </w:t>
      </w:r>
      <w:r>
        <w:rPr>
          <w:rFonts w:eastAsia="SimSun"/>
        </w:rPr>
        <w:t xml:space="preserve">may additionally </w:t>
      </w:r>
      <w:r w:rsidRPr="00BA6BE5">
        <w:rPr>
          <w:rFonts w:eastAsia="SimSun"/>
        </w:rPr>
        <w:t xml:space="preserve">include </w:t>
      </w:r>
      <w:r>
        <w:rPr>
          <w:rFonts w:eastAsia="SimSun"/>
        </w:rPr>
        <w:t>the NF Service Consumer CCA as defined in clause</w:t>
      </w:r>
      <w:r w:rsidRPr="003E4CBE">
        <w:rPr>
          <w:rFonts w:eastAsia="SimSun"/>
        </w:rPr>
        <w:t xml:space="preserve"> 13.</w:t>
      </w:r>
      <w:r>
        <w:rPr>
          <w:rFonts w:eastAsia="SimSun"/>
        </w:rPr>
        <w:t>3.8</w:t>
      </w:r>
      <w:r w:rsidRPr="00BA6BE5">
        <w:rPr>
          <w:rFonts w:eastAsia="SimSun"/>
        </w:rPr>
        <w:t>.</w:t>
      </w:r>
    </w:p>
    <w:p w14:paraId="14142907" w14:textId="77777777" w:rsidR="0005740B" w:rsidRPr="00BA6BE5" w:rsidRDefault="0005740B" w:rsidP="0005740B">
      <w:pPr>
        <w:pStyle w:val="B10"/>
        <w:ind w:firstLine="0"/>
        <w:rPr>
          <w:rFonts w:eastAsia="SimSun"/>
        </w:rPr>
      </w:pPr>
      <w:r w:rsidRPr="008F2BE5">
        <w:rPr>
          <w:rFonts w:eastAsia="SimSun"/>
        </w:rPr>
        <w:t>I</w:t>
      </w:r>
      <w:r w:rsidRPr="00122B88">
        <w:rPr>
          <w:rFonts w:eastAsia="SimSun"/>
        </w:rPr>
        <w:t>f</w:t>
      </w:r>
      <w:r>
        <w:rPr>
          <w:rFonts w:eastAsia="SimSun"/>
        </w:rPr>
        <w:t xml:space="preserve"> the CCA is included</w:t>
      </w:r>
      <w:r w:rsidRPr="00122B88">
        <w:rPr>
          <w:rFonts w:eastAsia="SimSun"/>
        </w:rPr>
        <w:t xml:space="preserve">, </w:t>
      </w:r>
      <w:r w:rsidRPr="008F2BE5">
        <w:rPr>
          <w:rFonts w:eastAsia="SimSun"/>
        </w:rPr>
        <w:t xml:space="preserve">the NF type of the expected audience in CCA </w:t>
      </w:r>
      <w:r>
        <w:rPr>
          <w:rFonts w:eastAsia="SimSun"/>
        </w:rPr>
        <w:t xml:space="preserve">shall contain </w:t>
      </w:r>
      <w:r w:rsidRPr="008F2BE5">
        <w:rPr>
          <w:rFonts w:eastAsia="SimSun"/>
        </w:rPr>
        <w:t>"</w:t>
      </w:r>
      <w:r>
        <w:rPr>
          <w:rFonts w:eastAsia="SimSun"/>
        </w:rPr>
        <w:t>NRF</w:t>
      </w:r>
      <w:r w:rsidRPr="008F2BE5">
        <w:rPr>
          <w:rFonts w:eastAsia="SimSun"/>
        </w:rPr>
        <w:t>".</w:t>
      </w:r>
    </w:p>
    <w:p w14:paraId="6476B01B" w14:textId="77777777" w:rsidR="0005740B" w:rsidRPr="00BA6BE5" w:rsidRDefault="0005740B" w:rsidP="0005740B">
      <w:pPr>
        <w:pStyle w:val="B10"/>
        <w:rPr>
          <w:rFonts w:eastAsia="SimSun"/>
        </w:rPr>
      </w:pPr>
      <w:r>
        <w:rPr>
          <w:rFonts w:eastAsia="SimSun"/>
        </w:rPr>
        <w:t>2</w:t>
      </w:r>
      <w:r w:rsidRPr="00BA6BE5">
        <w:rPr>
          <w:rFonts w:eastAsia="SimSun"/>
        </w:rPr>
        <w:t xml:space="preserve">. </w:t>
      </w:r>
      <w:r w:rsidRPr="00BA6BE5">
        <w:rPr>
          <w:rFonts w:eastAsia="SimSun"/>
        </w:rPr>
        <w:tab/>
      </w:r>
      <w:r>
        <w:rPr>
          <w:rFonts w:eastAsia="SimSun"/>
        </w:rPr>
        <w:t>T</w:t>
      </w:r>
      <w:r w:rsidRPr="00BA6BE5">
        <w:rPr>
          <w:rFonts w:eastAsia="SimSun"/>
        </w:rPr>
        <w:t xml:space="preserve">he </w:t>
      </w:r>
      <w:r>
        <w:rPr>
          <w:rFonts w:eastAsia="SimSun"/>
        </w:rPr>
        <w:t>SC</w:t>
      </w:r>
      <w:r w:rsidRPr="00BA6BE5">
        <w:rPr>
          <w:rFonts w:eastAsia="SimSun"/>
        </w:rPr>
        <w:t xml:space="preserve">P </w:t>
      </w:r>
      <w:r>
        <w:rPr>
          <w:rFonts w:eastAsia="SimSun"/>
        </w:rPr>
        <w:t>forwards the access token request (</w:t>
      </w:r>
      <w:proofErr w:type="spellStart"/>
      <w:r w:rsidRPr="00BA6BE5">
        <w:rPr>
          <w:rFonts w:eastAsia="SimSun"/>
        </w:rPr>
        <w:t>Nnrf_AccessToken_Get</w:t>
      </w:r>
      <w:proofErr w:type="spellEnd"/>
      <w:r w:rsidRPr="00BA6BE5">
        <w:rPr>
          <w:rFonts w:eastAsia="SimSun"/>
        </w:rPr>
        <w:t xml:space="preserve"> Request</w:t>
      </w:r>
      <w:r>
        <w:rPr>
          <w:rFonts w:eastAsia="SimSun"/>
        </w:rPr>
        <w:t xml:space="preserve">) </w:t>
      </w:r>
      <w:r w:rsidRPr="00BA6BE5">
        <w:rPr>
          <w:rFonts w:eastAsia="SimSun"/>
        </w:rPr>
        <w:t>to the NRF</w:t>
      </w:r>
      <w:r>
        <w:rPr>
          <w:rFonts w:eastAsia="SimSun"/>
        </w:rPr>
        <w:t xml:space="preserve">. The request may include </w:t>
      </w:r>
      <w:r w:rsidRPr="00BA6BE5">
        <w:rPr>
          <w:rFonts w:eastAsia="SimSun"/>
        </w:rPr>
        <w:t xml:space="preserve">the </w:t>
      </w:r>
      <w:r>
        <w:rPr>
          <w:rFonts w:eastAsia="SimSun"/>
        </w:rPr>
        <w:t>NF Service Consumer CCA</w:t>
      </w:r>
      <w:r w:rsidRPr="008427BA">
        <w:rPr>
          <w:rFonts w:eastAsia="SimSun"/>
        </w:rPr>
        <w:t xml:space="preserve"> </w:t>
      </w:r>
      <w:r>
        <w:rPr>
          <w:rFonts w:eastAsia="SimSun"/>
        </w:rPr>
        <w:t>if received in step 1</w:t>
      </w:r>
      <w:r w:rsidRPr="00BA6BE5">
        <w:rPr>
          <w:rFonts w:eastAsia="SimSun"/>
        </w:rPr>
        <w:t>.</w:t>
      </w:r>
    </w:p>
    <w:p w14:paraId="384EEF59" w14:textId="77777777" w:rsidR="0005740B" w:rsidRDefault="0005740B" w:rsidP="0005740B">
      <w:pPr>
        <w:pStyle w:val="B10"/>
        <w:rPr>
          <w:rFonts w:eastAsia="SimSun"/>
        </w:rPr>
      </w:pPr>
      <w:r>
        <w:rPr>
          <w:rFonts w:eastAsia="SimSun"/>
        </w:rPr>
        <w:t>3</w:t>
      </w:r>
      <w:r w:rsidRPr="00BA6BE5">
        <w:rPr>
          <w:rFonts w:eastAsia="SimSun"/>
        </w:rPr>
        <w:t>.</w:t>
      </w:r>
      <w:r w:rsidRPr="00BA6BE5">
        <w:rPr>
          <w:rFonts w:eastAsia="SimSun"/>
        </w:rPr>
        <w:tab/>
        <w:t xml:space="preserve">The NRF </w:t>
      </w:r>
      <w:r>
        <w:rPr>
          <w:rFonts w:eastAsia="SimSun"/>
        </w:rPr>
        <w:t xml:space="preserve">authenticates the service consumer NF using one of the methods described in clause 13.3.1.2. </w:t>
      </w:r>
      <w:r w:rsidRPr="00172B23">
        <w:rPr>
          <w:rFonts w:eastAsia="SimSun"/>
        </w:rPr>
        <w:t xml:space="preserve">If </w:t>
      </w:r>
      <w:r>
        <w:rPr>
          <w:rFonts w:eastAsia="SimSun"/>
        </w:rPr>
        <w:t>the NF Service Consumer authentication is successful and the NF Service Consumer is authorized based on the NRF policy</w:t>
      </w:r>
      <w:r w:rsidRPr="00BA6BE5">
        <w:rPr>
          <w:rFonts w:eastAsia="SimSun"/>
        </w:rPr>
        <w:t>, the NRF issues an access token</w:t>
      </w:r>
      <w:r>
        <w:rPr>
          <w:rFonts w:eastAsia="SimSun"/>
        </w:rPr>
        <w:t xml:space="preserve"> as described in clause 13.4.1.1. The NRF uses the </w:t>
      </w:r>
      <w:r w:rsidRPr="00BA6BE5">
        <w:rPr>
          <w:rFonts w:eastAsia="SimSun"/>
        </w:rPr>
        <w:t>NF</w:t>
      </w:r>
      <w:r>
        <w:rPr>
          <w:rFonts w:eastAsia="SimSun"/>
        </w:rPr>
        <w:t xml:space="preserve"> Service Consumer</w:t>
      </w:r>
      <w:r w:rsidRPr="00BA6BE5">
        <w:rPr>
          <w:rFonts w:eastAsia="SimSun"/>
        </w:rPr>
        <w:t xml:space="preserve"> </w:t>
      </w:r>
      <w:r>
        <w:rPr>
          <w:rFonts w:eastAsia="SimSun"/>
        </w:rPr>
        <w:t>NF I</w:t>
      </w:r>
      <w:r w:rsidRPr="00BA6BE5">
        <w:rPr>
          <w:rFonts w:eastAsia="SimSun"/>
        </w:rPr>
        <w:t xml:space="preserve">nstance ID </w:t>
      </w:r>
      <w:r>
        <w:rPr>
          <w:rFonts w:eastAsia="SimSun"/>
        </w:rPr>
        <w:t xml:space="preserve">as the subject of the access token. </w:t>
      </w:r>
    </w:p>
    <w:p w14:paraId="4741069E" w14:textId="77777777" w:rsidR="0005740B" w:rsidRPr="00BA6BE5" w:rsidRDefault="0005740B" w:rsidP="0005740B">
      <w:pPr>
        <w:pStyle w:val="B10"/>
        <w:rPr>
          <w:rFonts w:eastAsia="SimSun"/>
        </w:rPr>
      </w:pPr>
      <w:r>
        <w:rPr>
          <w:rFonts w:eastAsia="SimSun"/>
        </w:rPr>
        <w:t xml:space="preserve">4.   </w:t>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proofErr w:type="spellStart"/>
      <w:r w:rsidRPr="00BA6BE5">
        <w:rPr>
          <w:rFonts w:eastAsia="SimSun"/>
        </w:rPr>
        <w:t>Nnrf_AccessToken_Get</w:t>
      </w:r>
      <w:proofErr w:type="spellEnd"/>
      <w:r w:rsidRPr="00BA6BE5">
        <w:rPr>
          <w:rFonts w:eastAsia="SimSun"/>
        </w:rPr>
        <w:t xml:space="preserve"> Response</w:t>
      </w:r>
      <w:r>
        <w:rPr>
          <w:rFonts w:eastAsia="SimSun"/>
        </w:rPr>
        <w:t>)</w:t>
      </w:r>
      <w:r w:rsidRPr="00BA6BE5">
        <w:rPr>
          <w:rFonts w:eastAsia="SimSun"/>
        </w:rPr>
        <w:t>.</w:t>
      </w:r>
    </w:p>
    <w:p w14:paraId="24A7BAB6" w14:textId="77777777" w:rsidR="0005740B" w:rsidRDefault="0005740B" w:rsidP="0005740B">
      <w:pPr>
        <w:pStyle w:val="B10"/>
        <w:rPr>
          <w:rFonts w:eastAsia="SimSun"/>
        </w:rPr>
      </w:pPr>
      <w:r w:rsidRPr="00BA6BE5">
        <w:rPr>
          <w:rFonts w:eastAsia="SimSun"/>
        </w:rPr>
        <w:lastRenderedPageBreak/>
        <w:t>5.</w:t>
      </w:r>
      <w:r w:rsidRPr="00BA6BE5">
        <w:rPr>
          <w:rFonts w:eastAsia="SimSun"/>
        </w:rPr>
        <w:tab/>
        <w:t xml:space="preserve">The </w:t>
      </w:r>
      <w:r>
        <w:rPr>
          <w:rFonts w:eastAsia="SimSun"/>
        </w:rPr>
        <w:t>SC</w:t>
      </w:r>
      <w:r w:rsidRPr="00BA6BE5">
        <w:rPr>
          <w:rFonts w:eastAsia="SimSun"/>
        </w:rPr>
        <w:t xml:space="preserve">P </w:t>
      </w:r>
      <w:r>
        <w:rPr>
          <w:rFonts w:eastAsia="SimSun"/>
        </w:rPr>
        <w:t>forwards the access token response (</w:t>
      </w:r>
      <w:proofErr w:type="spellStart"/>
      <w:r w:rsidRPr="00BA6BE5">
        <w:rPr>
          <w:rFonts w:eastAsia="SimSun"/>
        </w:rPr>
        <w:t>Nnrf_AccessToken_Get</w:t>
      </w:r>
      <w:proofErr w:type="spellEnd"/>
      <w:r w:rsidRPr="00BA6BE5">
        <w:rPr>
          <w:rFonts w:eastAsia="SimSun"/>
        </w:rPr>
        <w:t xml:space="preserve"> Response</w:t>
      </w:r>
      <w:r>
        <w:rPr>
          <w:rFonts w:eastAsia="SimSun"/>
        </w:rPr>
        <w:t xml:space="preserve">) to the NF Service Consumer, including the access token. </w:t>
      </w:r>
    </w:p>
    <w:p w14:paraId="51B28D64" w14:textId="77777777" w:rsidR="0005740B" w:rsidRDefault="0005740B" w:rsidP="0005740B">
      <w:pPr>
        <w:pStyle w:val="B10"/>
        <w:rPr>
          <w:rFonts w:eastAsia="SimSun"/>
        </w:rPr>
      </w:pPr>
      <w:r>
        <w:rPr>
          <w:rFonts w:eastAsia="SimSun"/>
        </w:rPr>
        <w:t xml:space="preserve">6.   The NF Service Consumer </w:t>
      </w:r>
      <w:r w:rsidRPr="00BA6BE5">
        <w:rPr>
          <w:rFonts w:eastAsia="SimSun"/>
        </w:rPr>
        <w:t xml:space="preserve">sends the service request to the </w:t>
      </w:r>
      <w:r>
        <w:rPr>
          <w:rFonts w:eastAsia="SimSun"/>
        </w:rPr>
        <w:t>SCP. The service request</w:t>
      </w:r>
      <w:r w:rsidRPr="00BA6BE5">
        <w:rPr>
          <w:rFonts w:eastAsia="SimSun"/>
        </w:rPr>
        <w:t xml:space="preserve"> includ</w:t>
      </w:r>
      <w:r>
        <w:rPr>
          <w:rFonts w:eastAsia="SimSun"/>
        </w:rPr>
        <w:t>es</w:t>
      </w:r>
      <w:r w:rsidRPr="00BA6BE5">
        <w:rPr>
          <w:rFonts w:eastAsia="SimSun"/>
        </w:rPr>
        <w:t xml:space="preserve"> the access token received in Step </w:t>
      </w:r>
      <w:r>
        <w:rPr>
          <w:rFonts w:eastAsia="SimSun"/>
        </w:rPr>
        <w:t xml:space="preserve">5 and may include the NF Service Consumer CCA. </w:t>
      </w:r>
    </w:p>
    <w:p w14:paraId="49E714C9" w14:textId="77777777" w:rsidR="0005740B" w:rsidRDefault="0005740B" w:rsidP="0005740B">
      <w:pPr>
        <w:pStyle w:val="B10"/>
        <w:ind w:firstLine="0"/>
        <w:rPr>
          <w:rFonts w:eastAsia="SimSun"/>
        </w:rPr>
      </w:pPr>
      <w:r w:rsidRPr="008F2BE5">
        <w:rPr>
          <w:rFonts w:eastAsia="SimSun"/>
        </w:rPr>
        <w:t>I</w:t>
      </w:r>
      <w:r w:rsidRPr="00122B88">
        <w:rPr>
          <w:rFonts w:eastAsia="SimSun"/>
        </w:rPr>
        <w:t>f</w:t>
      </w:r>
      <w:r>
        <w:rPr>
          <w:rFonts w:eastAsia="SimSun"/>
        </w:rPr>
        <w:t xml:space="preserve"> the CCA is included</w:t>
      </w:r>
      <w:r w:rsidRPr="00122B88">
        <w:rPr>
          <w:rFonts w:eastAsia="SimSun"/>
        </w:rPr>
        <w:t xml:space="preserve">, </w:t>
      </w:r>
      <w:r w:rsidRPr="008F2BE5">
        <w:rPr>
          <w:rFonts w:eastAsia="SimSun"/>
        </w:rPr>
        <w:t xml:space="preserve">the NF type of the expected audience in CCA </w:t>
      </w:r>
      <w:r>
        <w:rPr>
          <w:rFonts w:eastAsia="SimSun"/>
        </w:rPr>
        <w:t>shall contain</w:t>
      </w:r>
      <w:r w:rsidRPr="008F2BE5">
        <w:rPr>
          <w:rFonts w:eastAsia="SimSun"/>
        </w:rPr>
        <w:t xml:space="preserve"> "NF Service Producer". </w:t>
      </w:r>
    </w:p>
    <w:p w14:paraId="41154C98" w14:textId="77777777" w:rsidR="0005740B" w:rsidRDefault="0005740B" w:rsidP="0005740B">
      <w:pPr>
        <w:pStyle w:val="B10"/>
        <w:ind w:firstLine="0"/>
        <w:rPr>
          <w:rFonts w:eastAsia="SimSun"/>
        </w:rPr>
      </w:pPr>
      <w:r>
        <w:rPr>
          <w:rFonts w:eastAsia="SimSun"/>
        </w:rPr>
        <w:t xml:space="preserve">If the NF Service Consumer allows reselection of a target NF Service Producer by the SCP, the expected audience in the CCA shall also contain NF type "NRF". </w:t>
      </w:r>
    </w:p>
    <w:p w14:paraId="69283A6F" w14:textId="77777777" w:rsidR="0005740B" w:rsidRDefault="0005740B" w:rsidP="0005740B">
      <w:pPr>
        <w:pStyle w:val="NO"/>
        <w:rPr>
          <w:rFonts w:eastAsia="SimSun"/>
        </w:rPr>
      </w:pPr>
      <w:r w:rsidRPr="002C6548">
        <w:t xml:space="preserve">NOTE: </w:t>
      </w:r>
      <w:r w:rsidRPr="002C6548">
        <w:tab/>
        <w:t>In the same deployment, the NF Service Consumer can delegate the reselection of the target NF Service Producer to the SCP for some requests, and not for other requests.</w:t>
      </w:r>
    </w:p>
    <w:p w14:paraId="47569EA6" w14:textId="77777777" w:rsidR="0005740B" w:rsidRPr="00BA6BE5" w:rsidRDefault="0005740B" w:rsidP="0005740B">
      <w:pPr>
        <w:pStyle w:val="B10"/>
        <w:rPr>
          <w:rFonts w:eastAsia="SimSun"/>
        </w:rPr>
      </w:pPr>
      <w:r>
        <w:rPr>
          <w:rFonts w:eastAsia="SimSun"/>
        </w:rPr>
        <w:t>7.  The SCP forwards the service request to the NF Service P</w:t>
      </w:r>
      <w:r w:rsidRPr="00BA6BE5">
        <w:rPr>
          <w:rFonts w:eastAsia="SimSun"/>
        </w:rPr>
        <w:t>roducer</w:t>
      </w:r>
      <w:r>
        <w:rPr>
          <w:rFonts w:eastAsia="SimSun"/>
        </w:rPr>
        <w:t xml:space="preserve">. </w:t>
      </w:r>
      <w:r w:rsidRPr="00321C42">
        <w:rPr>
          <w:rFonts w:eastAsia="SimSun"/>
          <w:lang w:val="en-US"/>
        </w:rPr>
        <w:t xml:space="preserve">The </w:t>
      </w:r>
      <w:r>
        <w:rPr>
          <w:rFonts w:eastAsia="SimSun"/>
          <w:lang w:val="en-US"/>
        </w:rPr>
        <w:t xml:space="preserve">service </w:t>
      </w:r>
      <w:r w:rsidRPr="00321C42">
        <w:rPr>
          <w:rFonts w:eastAsia="SimSun"/>
          <w:lang w:val="en-US"/>
        </w:rPr>
        <w:t xml:space="preserve">request </w:t>
      </w:r>
      <w:r>
        <w:rPr>
          <w:rFonts w:eastAsia="SimSun"/>
          <w:lang w:val="en-US"/>
        </w:rPr>
        <w:t>includes</w:t>
      </w:r>
      <w:r w:rsidRPr="00321C42">
        <w:rPr>
          <w:rFonts w:eastAsia="SimSun"/>
          <w:lang w:val="en-US"/>
        </w:rPr>
        <w:t xml:space="preserve"> </w:t>
      </w:r>
      <w:r>
        <w:rPr>
          <w:rFonts w:eastAsia="SimSun"/>
          <w:lang w:val="en-US"/>
        </w:rPr>
        <w:t>the</w:t>
      </w:r>
      <w:r w:rsidRPr="00321C42">
        <w:rPr>
          <w:rFonts w:eastAsia="SimSun"/>
          <w:lang w:val="en-US"/>
        </w:rPr>
        <w:t xml:space="preserve"> </w:t>
      </w:r>
      <w:r>
        <w:rPr>
          <w:rFonts w:eastAsia="SimSun"/>
          <w:lang w:val="en-US"/>
        </w:rPr>
        <w:t xml:space="preserve">access </w:t>
      </w:r>
      <w:r w:rsidRPr="00321C42">
        <w:rPr>
          <w:rFonts w:eastAsia="SimSun"/>
          <w:lang w:val="en-US"/>
        </w:rPr>
        <w:t xml:space="preserve">token </w:t>
      </w:r>
      <w:r>
        <w:rPr>
          <w:rFonts w:eastAsia="SimSun"/>
          <w:lang w:val="en-US"/>
        </w:rPr>
        <w:t>received in step 6, and</w:t>
      </w:r>
      <w:r w:rsidRPr="009346A0">
        <w:rPr>
          <w:rFonts w:eastAsia="SimSun"/>
        </w:rPr>
        <w:t xml:space="preserve"> </w:t>
      </w:r>
      <w:r>
        <w:rPr>
          <w:rFonts w:eastAsia="SimSun"/>
        </w:rPr>
        <w:t>may include the NF Service Consumer CCA</w:t>
      </w:r>
      <w:r>
        <w:rPr>
          <w:rFonts w:eastAsia="SimSun"/>
          <w:lang w:val="en-US"/>
        </w:rPr>
        <w:t xml:space="preserve"> if</w:t>
      </w:r>
      <w:r w:rsidRPr="00321C42">
        <w:rPr>
          <w:rFonts w:eastAsia="SimSun"/>
          <w:lang w:val="en-US"/>
        </w:rPr>
        <w:t xml:space="preserve"> received in </w:t>
      </w:r>
      <w:r>
        <w:rPr>
          <w:rFonts w:eastAsia="SimSun"/>
          <w:lang w:val="en-US"/>
        </w:rPr>
        <w:t>step 6.</w:t>
      </w:r>
    </w:p>
    <w:p w14:paraId="6111167A" w14:textId="77777777" w:rsidR="0005740B" w:rsidRDefault="0005740B" w:rsidP="0005740B">
      <w:pPr>
        <w:pStyle w:val="B10"/>
        <w:rPr>
          <w:rFonts w:eastAsia="SimSun"/>
        </w:rPr>
      </w:pPr>
      <w:r>
        <w:rPr>
          <w:rFonts w:eastAsia="SimSun"/>
        </w:rPr>
        <w:t>8</w:t>
      </w:r>
      <w:r w:rsidRPr="00BA6BE5">
        <w:rPr>
          <w:rFonts w:eastAsia="SimSun"/>
        </w:rPr>
        <w:t>.</w:t>
      </w:r>
      <w:r w:rsidRPr="00BA6BE5">
        <w:rPr>
          <w:rFonts w:eastAsia="SimSun"/>
        </w:rPr>
        <w:tab/>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r>
        <w:rPr>
          <w:rFonts w:eastAsia="SimSun"/>
          <w:lang w:val="en-US"/>
        </w:rPr>
        <w:t xml:space="preserve">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67982DCB" w14:textId="77777777" w:rsidR="0005740B" w:rsidRPr="00BA6BE5" w:rsidRDefault="0005740B" w:rsidP="0005740B">
      <w:pPr>
        <w:pStyle w:val="B10"/>
        <w:rPr>
          <w:rFonts w:eastAsia="SimSun"/>
        </w:rPr>
      </w:pPr>
      <w:r>
        <w:rPr>
          <w:rFonts w:eastAsia="SimSun"/>
        </w:rPr>
        <w:t>9.</w:t>
      </w:r>
      <w:r>
        <w:rPr>
          <w:rFonts w:eastAsia="SimSun"/>
        </w:rPr>
        <w:tab/>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 xml:space="preserve">Service Producer </w:t>
      </w:r>
      <w:r w:rsidRPr="00BA6BE5">
        <w:rPr>
          <w:rFonts w:eastAsia="SimSun"/>
        </w:rPr>
        <w:t xml:space="preserve">sends the service response to the </w:t>
      </w:r>
      <w:r>
        <w:rPr>
          <w:rFonts w:eastAsia="SimSun"/>
        </w:rPr>
        <w:t>SC</w:t>
      </w:r>
      <w:r w:rsidRPr="00BA6BE5">
        <w:rPr>
          <w:rFonts w:eastAsia="SimSun"/>
        </w:rPr>
        <w:t>P.</w:t>
      </w:r>
    </w:p>
    <w:p w14:paraId="5421BF07" w14:textId="77777777" w:rsidR="0005740B" w:rsidRPr="00BA6BE5" w:rsidRDefault="0005740B" w:rsidP="0005740B">
      <w:pPr>
        <w:pStyle w:val="B10"/>
        <w:rPr>
          <w:rFonts w:eastAsia="SimSun"/>
        </w:rPr>
      </w:pPr>
      <w:r>
        <w:rPr>
          <w:rFonts w:eastAsia="SimSun"/>
        </w:rPr>
        <w:t>10.</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p>
    <w:p w14:paraId="2DAA5A2B" w14:textId="77777777" w:rsidR="0005740B" w:rsidRDefault="0005740B" w:rsidP="0005740B">
      <w:pPr>
        <w:pStyle w:val="Heading5"/>
        <w:rPr>
          <w:rFonts w:eastAsia="SimSun"/>
        </w:rPr>
      </w:pPr>
      <w:bookmarkStart w:id="125" w:name="_Toc45028854"/>
      <w:bookmarkStart w:id="126" w:name="_Toc45274519"/>
      <w:bookmarkStart w:id="127" w:name="_Toc45275106"/>
      <w:bookmarkStart w:id="128" w:name="_Toc51168364"/>
      <w:bookmarkStart w:id="129" w:name="_Toc106197880"/>
      <w:r w:rsidRPr="00321C42">
        <w:rPr>
          <w:rFonts w:eastAsia="SimSun"/>
        </w:rPr>
        <w:t>13.4.1.</w:t>
      </w:r>
      <w:r>
        <w:rPr>
          <w:rFonts w:eastAsia="SimSun"/>
        </w:rPr>
        <w:t>3</w:t>
      </w:r>
      <w:r w:rsidRPr="00321C42">
        <w:rPr>
          <w:rFonts w:eastAsia="SimSun"/>
        </w:rPr>
        <w:t>.</w:t>
      </w:r>
      <w:r>
        <w:rPr>
          <w:rFonts w:eastAsia="SimSun"/>
        </w:rPr>
        <w:t>2</w:t>
      </w:r>
      <w:r w:rsidRPr="00321C42">
        <w:rPr>
          <w:rFonts w:eastAsia="SimSun"/>
        </w:rPr>
        <w:tab/>
        <w:t>Authorization for indirect communication with delegated discovery procedure</w:t>
      </w:r>
      <w:bookmarkEnd w:id="125"/>
      <w:bookmarkEnd w:id="126"/>
      <w:bookmarkEnd w:id="127"/>
      <w:bookmarkEnd w:id="128"/>
      <w:bookmarkEnd w:id="129"/>
    </w:p>
    <w:p w14:paraId="7B51E94D" w14:textId="77777777" w:rsidR="0005740B" w:rsidRDefault="0005740B" w:rsidP="0005740B">
      <w:pPr>
        <w:rPr>
          <w:rFonts w:eastAsia="SimSun"/>
          <w:lang w:val="en-US"/>
        </w:rPr>
      </w:pPr>
      <w:r>
        <w:rPr>
          <w:rFonts w:eastAsia="SimSun"/>
          <w:lang w:val="en-US"/>
        </w:rPr>
        <w:t>This clause covers the scenario where the NF Service Consumer use the SCP to discover and select the NF Service Producer instance that can process the service request.</w:t>
      </w:r>
    </w:p>
    <w:p w14:paraId="10702C55" w14:textId="77777777" w:rsidR="0005740B" w:rsidRPr="00D07EEC" w:rsidRDefault="0005740B" w:rsidP="0005740B">
      <w:pPr>
        <w:rPr>
          <w:rFonts w:eastAsia="SimSun"/>
          <w:lang w:val="en-US"/>
        </w:rPr>
      </w:pPr>
    </w:p>
    <w:p w14:paraId="3A616802" w14:textId="6031E60D" w:rsidR="0005740B" w:rsidRPr="00321C42" w:rsidRDefault="0005740B" w:rsidP="0005740B">
      <w:pPr>
        <w:pStyle w:val="TH"/>
        <w:rPr>
          <w:rFonts w:eastAsia="SimSun"/>
        </w:rPr>
      </w:pPr>
      <w:r w:rsidRPr="00D03302">
        <w:rPr>
          <w:rFonts w:eastAsia="SimSun"/>
          <w:noProof/>
        </w:rPr>
        <w:drawing>
          <wp:inline distT="0" distB="0" distL="0" distR="0" wp14:anchorId="32DE5B81" wp14:editId="3F4F4C60">
            <wp:extent cx="6115050" cy="305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050" cy="3054350"/>
                    </a:xfrm>
                    <a:prstGeom prst="rect">
                      <a:avLst/>
                    </a:prstGeom>
                    <a:noFill/>
                    <a:ln>
                      <a:noFill/>
                    </a:ln>
                  </pic:spPr>
                </pic:pic>
              </a:graphicData>
            </a:graphic>
          </wp:inline>
        </w:drawing>
      </w:r>
    </w:p>
    <w:p w14:paraId="45DFF83B" w14:textId="77777777" w:rsidR="0005740B" w:rsidRDefault="0005740B" w:rsidP="0005740B">
      <w:pPr>
        <w:pStyle w:val="TF"/>
        <w:rPr>
          <w:rFonts w:eastAsia="SimSun"/>
        </w:rPr>
      </w:pPr>
      <w:r w:rsidRPr="00BA6BE5">
        <w:rPr>
          <w:rFonts w:eastAsia="SimSun"/>
        </w:rPr>
        <w:t>Figure 13.4.1.</w:t>
      </w:r>
      <w:r>
        <w:rPr>
          <w:rFonts w:eastAsia="SimSun"/>
        </w:rPr>
        <w:t>3</w:t>
      </w:r>
      <w:r w:rsidRPr="00BA6BE5">
        <w:rPr>
          <w:rFonts w:eastAsia="SimSun"/>
        </w:rPr>
        <w:t>.</w:t>
      </w:r>
      <w:r>
        <w:rPr>
          <w:rFonts w:eastAsia="SimSun"/>
        </w:rPr>
        <w:t>2-</w:t>
      </w:r>
      <w:r w:rsidRPr="00BA6BE5">
        <w:rPr>
          <w:rFonts w:eastAsia="SimSun"/>
        </w:rPr>
        <w:t>1:</w:t>
      </w:r>
      <w:r w:rsidRPr="00EF0B6B">
        <w:rPr>
          <w:rFonts w:eastAsia="SimSun"/>
        </w:rPr>
        <w:t xml:space="preserve"> </w:t>
      </w:r>
      <w:r w:rsidRPr="00321C42">
        <w:rPr>
          <w:rFonts w:eastAsia="SimSun"/>
        </w:rPr>
        <w:t>Authorization and service invocation procedure</w:t>
      </w:r>
      <w:r>
        <w:rPr>
          <w:rFonts w:eastAsia="SimSun"/>
        </w:rPr>
        <w:t xml:space="preserve">, for indirect communication with delegated discovery  </w:t>
      </w:r>
    </w:p>
    <w:p w14:paraId="3C42D1AA" w14:textId="77777777" w:rsidR="0005740B" w:rsidRDefault="0005740B" w:rsidP="0005740B">
      <w:pPr>
        <w:pStyle w:val="B10"/>
        <w:rPr>
          <w:rFonts w:eastAsia="SimSun"/>
        </w:rPr>
      </w:pPr>
      <w:r>
        <w:rPr>
          <w:rFonts w:eastAsia="SimSun"/>
        </w:rPr>
        <w:t>1</w:t>
      </w:r>
      <w:r w:rsidRPr="00BA6BE5">
        <w:rPr>
          <w:rFonts w:eastAsia="SimSun"/>
        </w:rPr>
        <w:t>.</w:t>
      </w:r>
      <w:r w:rsidRPr="00BA6BE5">
        <w:rPr>
          <w:rFonts w:eastAsia="SimSun"/>
        </w:rPr>
        <w:tab/>
      </w:r>
      <w:r w:rsidRPr="0003581E">
        <w:rPr>
          <w:rFonts w:eastAsia="SimSun"/>
        </w:rPr>
        <w:t>The NF Service Consumer sends a service request to the SCP. The service request may include the NF</w:t>
      </w:r>
      <w:r>
        <w:rPr>
          <w:rFonts w:eastAsia="SimSun"/>
        </w:rPr>
        <w:t xml:space="preserve"> Service Consumer's</w:t>
      </w:r>
      <w:r w:rsidRPr="0003581E">
        <w:rPr>
          <w:rFonts w:eastAsia="SimSun"/>
        </w:rPr>
        <w:t xml:space="preserve"> </w:t>
      </w:r>
      <w:r>
        <w:rPr>
          <w:rFonts w:eastAsia="SimSun"/>
        </w:rPr>
        <w:t>CCA</w:t>
      </w:r>
      <w:r w:rsidRPr="0003581E">
        <w:rPr>
          <w:rFonts w:eastAsia="SimSun"/>
        </w:rPr>
        <w:t xml:space="preserve"> as defined in </w:t>
      </w:r>
      <w:r>
        <w:rPr>
          <w:rFonts w:eastAsia="SimSun"/>
        </w:rPr>
        <w:t>clause</w:t>
      </w:r>
      <w:r w:rsidRPr="0003581E">
        <w:rPr>
          <w:rFonts w:eastAsia="SimSun"/>
        </w:rPr>
        <w:t xml:space="preserve"> 13.3.</w:t>
      </w:r>
      <w:r>
        <w:rPr>
          <w:rFonts w:eastAsia="SimSun"/>
        </w:rPr>
        <w:t>8.</w:t>
      </w:r>
      <w:r w:rsidRPr="00A84999">
        <w:rPr>
          <w:rFonts w:eastAsia="SimSun"/>
        </w:rPr>
        <w:t xml:space="preserve">The NF Service Consumer may include an access token in the service request if it has received an access token in a previous service response. </w:t>
      </w:r>
      <w:r w:rsidRPr="00122B88">
        <w:rPr>
          <w:rFonts w:eastAsia="SimSun"/>
        </w:rPr>
        <w:t>If a previously received access token has expired, the NF Service Consumer may include discovery parameters as specified in TS 29.500 [74] clause 5.2.3.2.7 in the service request.</w:t>
      </w:r>
    </w:p>
    <w:p w14:paraId="6A72459D" w14:textId="77777777" w:rsidR="0005740B" w:rsidRDefault="0005740B" w:rsidP="0005740B">
      <w:pPr>
        <w:pStyle w:val="B10"/>
        <w:ind w:firstLine="0"/>
        <w:rPr>
          <w:rFonts w:eastAsia="SimSun"/>
        </w:rPr>
      </w:pPr>
      <w:r w:rsidRPr="008F2BE5">
        <w:rPr>
          <w:rFonts w:eastAsia="SimSun"/>
        </w:rPr>
        <w:t>I</w:t>
      </w:r>
      <w:r w:rsidRPr="00122B88">
        <w:rPr>
          <w:rFonts w:eastAsia="SimSun"/>
        </w:rPr>
        <w:t>f</w:t>
      </w:r>
      <w:r>
        <w:rPr>
          <w:rFonts w:eastAsia="SimSun"/>
        </w:rPr>
        <w:t xml:space="preserve"> the CCA is included</w:t>
      </w:r>
      <w:r w:rsidRPr="00122B88">
        <w:rPr>
          <w:rFonts w:eastAsia="SimSun"/>
        </w:rPr>
        <w:t xml:space="preserve">, </w:t>
      </w:r>
      <w:r w:rsidRPr="008F2BE5">
        <w:rPr>
          <w:rFonts w:eastAsia="SimSun"/>
        </w:rPr>
        <w:t xml:space="preserve">the NF type of the expected audience in CCA </w:t>
      </w:r>
      <w:r>
        <w:rPr>
          <w:rFonts w:eastAsia="SimSun"/>
        </w:rPr>
        <w:t>shall contain</w:t>
      </w:r>
      <w:r w:rsidRPr="008F2BE5">
        <w:rPr>
          <w:rFonts w:eastAsia="SimSun"/>
        </w:rPr>
        <w:t xml:space="preserve"> "NRF" and "NF Service Producer". </w:t>
      </w:r>
    </w:p>
    <w:p w14:paraId="3CE59697" w14:textId="77777777" w:rsidR="0005740B" w:rsidRPr="00BA6BE5" w:rsidRDefault="0005740B" w:rsidP="0005740B">
      <w:pPr>
        <w:pStyle w:val="B10"/>
        <w:rPr>
          <w:rFonts w:eastAsia="SimSun"/>
        </w:rPr>
      </w:pPr>
      <w:r>
        <w:rPr>
          <w:rFonts w:eastAsia="SimSun"/>
        </w:rPr>
        <w:lastRenderedPageBreak/>
        <w:t>2.</w:t>
      </w:r>
      <w:r>
        <w:rPr>
          <w:rFonts w:eastAsia="SimSun"/>
        </w:rPr>
        <w:tab/>
      </w:r>
      <w:r>
        <w:rPr>
          <w:rFonts w:eastAsia="SimSun"/>
          <w:lang w:val="en-US"/>
        </w:rPr>
        <w:t>T</w:t>
      </w:r>
      <w:r w:rsidRPr="00BA6BE5">
        <w:rPr>
          <w:rFonts w:eastAsia="SimSun"/>
        </w:rPr>
        <w:t xml:space="preserve">he SCP </w:t>
      </w:r>
      <w:r>
        <w:rPr>
          <w:rFonts w:eastAsia="SimSun"/>
        </w:rPr>
        <w:t xml:space="preserve">may </w:t>
      </w:r>
      <w:r w:rsidRPr="00BA6BE5">
        <w:rPr>
          <w:rFonts w:eastAsia="SimSun"/>
        </w:rPr>
        <w:t xml:space="preserve">perform </w:t>
      </w:r>
      <w:r>
        <w:rPr>
          <w:rFonts w:eastAsia="SimSun"/>
        </w:rPr>
        <w:t xml:space="preserve">a </w:t>
      </w:r>
      <w:r w:rsidRPr="00BA6BE5">
        <w:rPr>
          <w:rFonts w:eastAsia="SimSun"/>
        </w:rPr>
        <w:t>service discovery with the NRF.</w:t>
      </w:r>
      <w:r>
        <w:rPr>
          <w:rFonts w:eastAsia="SimSun"/>
        </w:rPr>
        <w:t xml:space="preserve"> </w:t>
      </w:r>
      <w:r w:rsidRPr="00D239C7">
        <w:rPr>
          <w:rFonts w:eastAsia="SimSun"/>
        </w:rPr>
        <w:t>If NF</w:t>
      </w:r>
      <w:r w:rsidRPr="00B04DBB">
        <w:rPr>
          <w:rFonts w:eastAsia="SimSun"/>
        </w:rPr>
        <w:t xml:space="preserve"> Service Consumer</w:t>
      </w:r>
      <w:r w:rsidRPr="00DC27F4">
        <w:rPr>
          <w:rFonts w:eastAsia="SimSun"/>
        </w:rPr>
        <w:t xml:space="preserve"> has included </w:t>
      </w:r>
      <w:r>
        <w:rPr>
          <w:rFonts w:eastAsia="SimSun"/>
        </w:rPr>
        <w:t>an</w:t>
      </w:r>
      <w:r w:rsidRPr="0061494A">
        <w:rPr>
          <w:rFonts w:eastAsia="SimSun"/>
        </w:rPr>
        <w:t xml:space="preserve"> access token</w:t>
      </w:r>
      <w:r>
        <w:rPr>
          <w:rFonts w:eastAsia="SimSun"/>
        </w:rPr>
        <w:t xml:space="preserve"> in step 1</w:t>
      </w:r>
      <w:r w:rsidRPr="0061494A">
        <w:rPr>
          <w:rFonts w:eastAsia="SimSun"/>
        </w:rPr>
        <w:t>,</w:t>
      </w:r>
      <w:r>
        <w:rPr>
          <w:rFonts w:eastAsia="SimSun"/>
        </w:rPr>
        <w:t xml:space="preserve"> or if the SCP has a cached granted access token,</w:t>
      </w:r>
      <w:r w:rsidRPr="0061494A">
        <w:rPr>
          <w:rFonts w:eastAsia="SimSun"/>
        </w:rPr>
        <w:t xml:space="preserve"> the</w:t>
      </w:r>
      <w:r w:rsidRPr="00DC27F4">
        <w:rPr>
          <w:rFonts w:eastAsia="SimSun"/>
        </w:rPr>
        <w:t xml:space="preserve">n SCP may reuse </w:t>
      </w:r>
      <w:r>
        <w:rPr>
          <w:rFonts w:eastAsia="SimSun"/>
        </w:rPr>
        <w:t>the access token</w:t>
      </w:r>
      <w:r w:rsidRPr="00DC27F4">
        <w:rPr>
          <w:rFonts w:eastAsia="SimSun"/>
        </w:rPr>
        <w:t xml:space="preserve"> and proceeds </w:t>
      </w:r>
      <w:r>
        <w:rPr>
          <w:rFonts w:eastAsia="SimSun"/>
        </w:rPr>
        <w:t>to</w:t>
      </w:r>
      <w:r w:rsidRPr="00DC27F4">
        <w:rPr>
          <w:rFonts w:eastAsia="SimSun"/>
        </w:rPr>
        <w:t xml:space="preserve"> step 6.</w:t>
      </w:r>
    </w:p>
    <w:p w14:paraId="4ECEF0AD" w14:textId="77777777" w:rsidR="0005740B" w:rsidRPr="00BA6BE5" w:rsidRDefault="0005740B" w:rsidP="0005740B">
      <w:pPr>
        <w:pStyle w:val="B10"/>
        <w:rPr>
          <w:rFonts w:eastAsia="SimSun"/>
        </w:rPr>
      </w:pPr>
      <w:r w:rsidRPr="00BA6BE5">
        <w:rPr>
          <w:rFonts w:eastAsia="SimSun"/>
        </w:rPr>
        <w:t xml:space="preserve">3. </w:t>
      </w:r>
      <w:r w:rsidRPr="00BA6BE5">
        <w:rPr>
          <w:rFonts w:eastAsia="SimSun"/>
        </w:rPr>
        <w:tab/>
        <w:t xml:space="preserve">The </w:t>
      </w:r>
      <w:r>
        <w:rPr>
          <w:rFonts w:eastAsia="SimSun"/>
        </w:rPr>
        <w:t>SC</w:t>
      </w:r>
      <w:r w:rsidRPr="00BA6BE5">
        <w:rPr>
          <w:rFonts w:eastAsia="SimSun"/>
        </w:rPr>
        <w:t xml:space="preserve">P sends </w:t>
      </w:r>
      <w:r>
        <w:rPr>
          <w:rFonts w:eastAsia="SimSun"/>
        </w:rPr>
        <w:t>an access token request (</w:t>
      </w:r>
      <w:proofErr w:type="spellStart"/>
      <w:r w:rsidRPr="00BA6BE5">
        <w:rPr>
          <w:rFonts w:eastAsia="SimSun"/>
        </w:rPr>
        <w:t>Nnrf_AccessToken_Get</w:t>
      </w:r>
      <w:proofErr w:type="spellEnd"/>
      <w:r w:rsidRPr="00BA6BE5">
        <w:rPr>
          <w:rFonts w:eastAsia="SimSun"/>
        </w:rPr>
        <w:t xml:space="preserve"> Request</w:t>
      </w:r>
      <w:r>
        <w:rPr>
          <w:rFonts w:eastAsia="SimSun"/>
        </w:rPr>
        <w:t xml:space="preserve">) </w:t>
      </w:r>
      <w:r w:rsidRPr="00BA6BE5">
        <w:rPr>
          <w:rFonts w:eastAsia="SimSun"/>
        </w:rPr>
        <w:t>to the NRF</w:t>
      </w:r>
      <w:r>
        <w:rPr>
          <w:rFonts w:eastAsia="SimSun"/>
        </w:rPr>
        <w:t>. The access token request includes</w:t>
      </w:r>
      <w:r w:rsidRPr="00BA6BE5">
        <w:rPr>
          <w:rFonts w:eastAsia="SimSun"/>
        </w:rPr>
        <w:t xml:space="preserve"> </w:t>
      </w:r>
      <w:r>
        <w:rPr>
          <w:rFonts w:eastAsia="SimSun"/>
        </w:rPr>
        <w:t xml:space="preserve">parameters as defined in clause 13.4.1.1. The access token request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73F4042C" w14:textId="77777777" w:rsidR="0005740B" w:rsidRDefault="0005740B" w:rsidP="0005740B">
      <w:pPr>
        <w:pStyle w:val="B10"/>
        <w:rPr>
          <w:rFonts w:eastAsia="SimSun"/>
        </w:rPr>
      </w:pPr>
      <w:r w:rsidRPr="00BA6BE5">
        <w:rPr>
          <w:rFonts w:eastAsia="SimSun"/>
        </w:rPr>
        <w:t>4.</w:t>
      </w:r>
      <w:r w:rsidRPr="00BA6BE5">
        <w:rPr>
          <w:rFonts w:eastAsia="SimSun"/>
        </w:rPr>
        <w:tab/>
        <w:t xml:space="preserve">The NRF </w:t>
      </w:r>
      <w:r>
        <w:rPr>
          <w:rFonts w:eastAsia="SimSun"/>
        </w:rPr>
        <w:t xml:space="preserve">authenticates the NF </w:t>
      </w:r>
      <w:r>
        <w:t>Service Consumer</w:t>
      </w:r>
      <w:r w:rsidRPr="0098037E">
        <w:t xml:space="preserve"> </w:t>
      </w:r>
      <w:r>
        <w:rPr>
          <w:rFonts w:eastAsia="SimSun"/>
        </w:rPr>
        <w:t>using one of the methods described in clause 13.3.1.2</w:t>
      </w:r>
      <w:r w:rsidRPr="00172B23">
        <w:rPr>
          <w:rFonts w:eastAsia="SimSun"/>
        </w:rPr>
        <w:t xml:space="preserve">. If </w:t>
      </w:r>
      <w:r>
        <w:rPr>
          <w:rFonts w:eastAsia="SimSun"/>
        </w:rPr>
        <w:t>NF Service Consumer authentication is successful and the NF Service Consumer is authorized based on the NRF policy</w:t>
      </w:r>
      <w:r w:rsidRPr="00BA6BE5">
        <w:rPr>
          <w:rFonts w:eastAsia="SimSun"/>
        </w:rPr>
        <w:t>, the NRF issues an access token</w:t>
      </w:r>
      <w:r>
        <w:rPr>
          <w:rFonts w:eastAsia="SimSun"/>
        </w:rPr>
        <w:t xml:space="preserve"> as described in clause 13.4.1.1.</w:t>
      </w:r>
      <w:r w:rsidRPr="008B288E">
        <w:rPr>
          <w:rFonts w:eastAsia="SimSun"/>
        </w:rPr>
        <w:t xml:space="preserve"> </w:t>
      </w:r>
      <w:r>
        <w:rPr>
          <w:rFonts w:eastAsia="SimSun"/>
        </w:rPr>
        <w:t xml:space="preserve">The NRF uses the </w:t>
      </w:r>
      <w:r w:rsidRPr="00BA6BE5">
        <w:rPr>
          <w:rFonts w:eastAsia="SimSun"/>
        </w:rPr>
        <w:t>NF</w:t>
      </w:r>
      <w:r>
        <w:rPr>
          <w:rFonts w:eastAsia="SimSun"/>
        </w:rPr>
        <w:t xml:space="preserve"> Service Consumer</w:t>
      </w:r>
      <w:r w:rsidRPr="00BA6BE5">
        <w:rPr>
          <w:rFonts w:eastAsia="SimSun"/>
        </w:rPr>
        <w:t xml:space="preserve"> instance ID</w:t>
      </w:r>
      <w:r>
        <w:rPr>
          <w:rFonts w:eastAsia="SimSun"/>
        </w:rPr>
        <w:t xml:space="preserve"> as the subject of the access token. </w:t>
      </w:r>
    </w:p>
    <w:p w14:paraId="7350F854" w14:textId="77777777" w:rsidR="0005740B" w:rsidRPr="00BA6BE5" w:rsidRDefault="0005740B" w:rsidP="0005740B">
      <w:pPr>
        <w:pStyle w:val="B10"/>
        <w:rPr>
          <w:rFonts w:eastAsia="SimSun"/>
        </w:rPr>
      </w:pPr>
      <w:r>
        <w:rPr>
          <w:rFonts w:eastAsia="SimSun"/>
        </w:rPr>
        <w:t>5.</w:t>
      </w:r>
      <w:r>
        <w:rPr>
          <w:rFonts w:eastAsia="SimSun"/>
        </w:rPr>
        <w:tab/>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proofErr w:type="spellStart"/>
      <w:r w:rsidRPr="00BA6BE5">
        <w:rPr>
          <w:rFonts w:eastAsia="SimSun"/>
        </w:rPr>
        <w:t>Nnrf_AccessToken_Get</w:t>
      </w:r>
      <w:proofErr w:type="spellEnd"/>
      <w:r w:rsidRPr="00BA6BE5">
        <w:rPr>
          <w:rFonts w:eastAsia="SimSun"/>
        </w:rPr>
        <w:t xml:space="preserve"> Response</w:t>
      </w:r>
      <w:r>
        <w:rPr>
          <w:rFonts w:eastAsia="SimSun"/>
        </w:rPr>
        <w:t>)</w:t>
      </w:r>
      <w:r w:rsidRPr="00BA6BE5">
        <w:rPr>
          <w:rFonts w:eastAsia="SimSun"/>
        </w:rPr>
        <w:t>.</w:t>
      </w:r>
    </w:p>
    <w:p w14:paraId="0453A189" w14:textId="77777777" w:rsidR="0005740B" w:rsidRPr="00BA6BE5" w:rsidRDefault="0005740B" w:rsidP="0005740B">
      <w:pPr>
        <w:pStyle w:val="B10"/>
        <w:rPr>
          <w:rFonts w:eastAsia="SimSun"/>
        </w:rPr>
      </w:pPr>
      <w:r>
        <w:rPr>
          <w:rFonts w:eastAsia="SimSun"/>
        </w:rPr>
        <w:t>6</w:t>
      </w:r>
      <w:r w:rsidRPr="00BA6BE5">
        <w:rPr>
          <w:rFonts w:eastAsia="SimSun"/>
        </w:rPr>
        <w:t>.</w:t>
      </w:r>
      <w:r w:rsidRPr="00BA6BE5">
        <w:rPr>
          <w:rFonts w:eastAsia="SimSun"/>
        </w:rPr>
        <w:tab/>
        <w:t xml:space="preserve">The </w:t>
      </w:r>
      <w:r>
        <w:rPr>
          <w:rFonts w:eastAsia="SimSun"/>
        </w:rPr>
        <w:t>SC</w:t>
      </w:r>
      <w:r w:rsidRPr="00BA6BE5">
        <w:rPr>
          <w:rFonts w:eastAsia="SimSun"/>
        </w:rPr>
        <w:t xml:space="preserve">P sends the service request to the </w:t>
      </w:r>
      <w:r>
        <w:rPr>
          <w:rFonts w:eastAsia="SimSun"/>
        </w:rPr>
        <w:t>NF Service P</w:t>
      </w:r>
      <w:r w:rsidRPr="00BA6BE5">
        <w:rPr>
          <w:rFonts w:eastAsia="SimSun"/>
        </w:rPr>
        <w:t>roducer</w:t>
      </w:r>
      <w:r>
        <w:rPr>
          <w:rFonts w:eastAsia="SimSun"/>
        </w:rPr>
        <w:t>. The service request</w:t>
      </w:r>
      <w:r w:rsidRPr="00BA6BE5">
        <w:rPr>
          <w:rFonts w:eastAsia="SimSun"/>
        </w:rPr>
        <w:t xml:space="preserve"> </w:t>
      </w:r>
      <w:r>
        <w:rPr>
          <w:rFonts w:eastAsia="SimSun"/>
        </w:rPr>
        <w:t>includes</w:t>
      </w:r>
      <w:r w:rsidRPr="00BA6BE5">
        <w:rPr>
          <w:rFonts w:eastAsia="SimSun"/>
        </w:rPr>
        <w:t xml:space="preserve"> </w:t>
      </w:r>
      <w:r>
        <w:rPr>
          <w:rFonts w:eastAsia="SimSun"/>
        </w:rPr>
        <w:t>an</w:t>
      </w:r>
      <w:r w:rsidRPr="00BA6BE5">
        <w:rPr>
          <w:rFonts w:eastAsia="SimSun"/>
        </w:rPr>
        <w:t xml:space="preserve"> access token </w:t>
      </w:r>
      <w:r>
        <w:rPr>
          <w:rFonts w:eastAsia="SimSun"/>
        </w:rPr>
        <w:t xml:space="preserve">(i.e., received in Step 1, </w:t>
      </w:r>
      <w:r w:rsidRPr="00BA6BE5">
        <w:rPr>
          <w:rFonts w:eastAsia="SimSun"/>
        </w:rPr>
        <w:t xml:space="preserve">received in Step </w:t>
      </w:r>
      <w:r>
        <w:rPr>
          <w:rFonts w:eastAsia="SimSun"/>
        </w:rPr>
        <w:t xml:space="preserve">5, or previously cached), and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1768B15B" w14:textId="77777777" w:rsidR="0005740B" w:rsidRDefault="0005740B" w:rsidP="0005740B">
      <w:pPr>
        <w:pStyle w:val="B10"/>
        <w:rPr>
          <w:rFonts w:eastAsia="SimSun"/>
        </w:rPr>
      </w:pPr>
      <w:r>
        <w:rPr>
          <w:rFonts w:eastAsia="SimSun"/>
        </w:rPr>
        <w:t>7</w:t>
      </w:r>
      <w:r w:rsidRPr="00BA6BE5">
        <w:rPr>
          <w:rFonts w:eastAsia="SimSun"/>
        </w:rPr>
        <w:t>.</w:t>
      </w:r>
      <w:r w:rsidRPr="00BA6BE5">
        <w:rPr>
          <w:rFonts w:eastAsia="SimSun"/>
        </w:rPr>
        <w:tab/>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r>
        <w:rPr>
          <w:rFonts w:eastAsia="SimSun"/>
          <w:lang w:val="en-US"/>
        </w:rPr>
        <w:t xml:space="preserve">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2668A675" w14:textId="77777777" w:rsidR="0005740B" w:rsidRPr="00BA6BE5" w:rsidRDefault="0005740B" w:rsidP="0005740B">
      <w:pPr>
        <w:pStyle w:val="B10"/>
        <w:rPr>
          <w:rFonts w:eastAsia="SimSun"/>
        </w:rPr>
      </w:pPr>
      <w:r>
        <w:rPr>
          <w:rFonts w:eastAsia="SimSun"/>
        </w:rPr>
        <w:t>8.</w:t>
      </w:r>
      <w:r>
        <w:rPr>
          <w:rFonts w:eastAsia="SimSun"/>
        </w:rPr>
        <w:tab/>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 xml:space="preserve">Service Producer </w:t>
      </w:r>
      <w:r w:rsidRPr="00BA6BE5">
        <w:rPr>
          <w:rFonts w:eastAsia="SimSun"/>
        </w:rPr>
        <w:t xml:space="preserve">sends the service response to the </w:t>
      </w:r>
      <w:r>
        <w:rPr>
          <w:rFonts w:eastAsia="SimSun"/>
        </w:rPr>
        <w:t>SC</w:t>
      </w:r>
      <w:r w:rsidRPr="00BA6BE5">
        <w:rPr>
          <w:rFonts w:eastAsia="SimSun"/>
        </w:rPr>
        <w:t>P.</w:t>
      </w:r>
    </w:p>
    <w:p w14:paraId="17C6AB67" w14:textId="77777777" w:rsidR="0005740B" w:rsidRPr="00894425" w:rsidRDefault="0005740B" w:rsidP="0005740B">
      <w:pPr>
        <w:pStyle w:val="B10"/>
      </w:pPr>
      <w:r>
        <w:rPr>
          <w:rFonts w:eastAsia="SimSun"/>
        </w:rPr>
        <w:t>9</w:t>
      </w:r>
      <w:r w:rsidRPr="00BA6BE5">
        <w:rPr>
          <w:rFonts w:eastAsia="SimSun"/>
        </w:rPr>
        <w:t>.</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r>
        <w:rPr>
          <w:rFonts w:eastAsia="SimSun"/>
        </w:rPr>
        <w:t xml:space="preserve"> </w:t>
      </w:r>
      <w:r>
        <w:t>The SCP may include the access token in the service response to NF Service Consumer for possible re-use in subsequent service requests.</w:t>
      </w:r>
    </w:p>
    <w:p w14:paraId="10337B84" w14:textId="77777777" w:rsidR="004B014E" w:rsidRDefault="004B014E" w:rsidP="004B014E">
      <w:pPr>
        <w:pStyle w:val="Heading3"/>
        <w:jc w:val="center"/>
        <w:rPr>
          <w:color w:val="00B0F0"/>
          <w:sz w:val="40"/>
          <w:szCs w:val="28"/>
        </w:rPr>
      </w:pPr>
      <w:r>
        <w:rPr>
          <w:color w:val="00B0F0"/>
          <w:sz w:val="40"/>
          <w:szCs w:val="28"/>
        </w:rPr>
        <w:t>*** END CHANGES 3 ***</w:t>
      </w:r>
    </w:p>
    <w:p w14:paraId="7EDFF8C2" w14:textId="32BA0795" w:rsidR="0005740B" w:rsidRPr="004B014E" w:rsidRDefault="004B014E" w:rsidP="004B014E">
      <w:pPr>
        <w:pStyle w:val="Heading3"/>
        <w:jc w:val="center"/>
        <w:rPr>
          <w:color w:val="00B0F0"/>
          <w:sz w:val="40"/>
          <w:szCs w:val="28"/>
        </w:rPr>
      </w:pPr>
      <w:r>
        <w:rPr>
          <w:color w:val="00B0F0"/>
          <w:sz w:val="40"/>
          <w:szCs w:val="28"/>
        </w:rPr>
        <w:t>*** BEGIN CHANGES 4 ***</w:t>
      </w:r>
    </w:p>
    <w:p w14:paraId="0491EF9D" w14:textId="6DA2191F" w:rsidR="00C371C7" w:rsidRDefault="00C371C7">
      <w:pPr>
        <w:rPr>
          <w:noProof/>
        </w:rPr>
      </w:pPr>
    </w:p>
    <w:p w14:paraId="7669FCDB" w14:textId="77777777" w:rsidR="00C371C7" w:rsidRPr="007B2410" w:rsidRDefault="00C371C7" w:rsidP="00C371C7">
      <w:pPr>
        <w:pStyle w:val="Heading3"/>
      </w:pPr>
      <w:bookmarkStart w:id="130" w:name="_Toc19634903"/>
      <w:bookmarkStart w:id="131" w:name="_Toc26875971"/>
      <w:bookmarkStart w:id="132" w:name="_Toc35528738"/>
      <w:bookmarkStart w:id="133" w:name="_Toc35533499"/>
      <w:bookmarkStart w:id="134" w:name="_Toc45028868"/>
      <w:bookmarkStart w:id="135" w:name="_Toc45274533"/>
      <w:bookmarkStart w:id="136" w:name="_Toc45275120"/>
      <w:bookmarkStart w:id="137" w:name="_Toc51168378"/>
      <w:bookmarkStart w:id="138" w:name="_Toc106197900"/>
      <w:r>
        <w:t>14.3.2</w:t>
      </w:r>
      <w:r>
        <w:tab/>
      </w:r>
      <w:proofErr w:type="spellStart"/>
      <w:r w:rsidRPr="007B2410">
        <w:t>Nnrf_</w:t>
      </w:r>
      <w:r>
        <w:t>AccessToken_Get</w:t>
      </w:r>
      <w:proofErr w:type="spellEnd"/>
      <w:r>
        <w:t xml:space="preserve"> Service Operation</w:t>
      </w:r>
      <w:bookmarkEnd w:id="130"/>
      <w:bookmarkEnd w:id="131"/>
      <w:bookmarkEnd w:id="132"/>
      <w:bookmarkEnd w:id="133"/>
      <w:bookmarkEnd w:id="134"/>
      <w:bookmarkEnd w:id="135"/>
      <w:bookmarkEnd w:id="136"/>
      <w:bookmarkEnd w:id="137"/>
      <w:bookmarkEnd w:id="138"/>
    </w:p>
    <w:p w14:paraId="5B164688" w14:textId="77777777" w:rsidR="00C371C7" w:rsidRPr="007B2410" w:rsidRDefault="00C371C7" w:rsidP="00C371C7">
      <w:pPr>
        <w:rPr>
          <w:lang w:eastAsia="zh-CN"/>
        </w:rPr>
      </w:pPr>
      <w:r w:rsidRPr="007B2410">
        <w:rPr>
          <w:b/>
          <w:lang w:eastAsia="zh-CN"/>
        </w:rPr>
        <w:t xml:space="preserve">Service Operation name: </w:t>
      </w:r>
      <w:proofErr w:type="spellStart"/>
      <w:r w:rsidRPr="007B2410">
        <w:rPr>
          <w:lang w:eastAsia="zh-CN"/>
        </w:rPr>
        <w:t>Nnrf_</w:t>
      </w:r>
      <w:r>
        <w:rPr>
          <w:lang w:eastAsia="zh-CN"/>
        </w:rPr>
        <w:t>AccessToken_Get</w:t>
      </w:r>
      <w:proofErr w:type="spellEnd"/>
      <w:r>
        <w:rPr>
          <w:lang w:eastAsia="zh-CN"/>
        </w:rPr>
        <w:t>.</w:t>
      </w:r>
    </w:p>
    <w:p w14:paraId="009CBBAF" w14:textId="77777777" w:rsidR="00C371C7" w:rsidRPr="007B2410" w:rsidRDefault="00C371C7" w:rsidP="00C371C7">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an Access Token.</w:t>
      </w:r>
    </w:p>
    <w:p w14:paraId="17D8C7BF" w14:textId="77777777" w:rsidR="00C371C7" w:rsidRPr="007B2410" w:rsidRDefault="00C371C7" w:rsidP="00C371C7">
      <w:r w:rsidRPr="007B2410">
        <w:rPr>
          <w:b/>
        </w:rPr>
        <w:t>Inputs, Required:</w:t>
      </w:r>
      <w:r w:rsidRPr="007B2410">
        <w:rPr>
          <w:lang w:eastAsia="zh-CN"/>
        </w:rPr>
        <w:t xml:space="preserve"> </w:t>
      </w:r>
      <w:r>
        <w:t>the</w:t>
      </w:r>
      <w:r w:rsidRPr="001E03B6">
        <w:t xml:space="preserve"> </w:t>
      </w:r>
      <w:r>
        <w:t xml:space="preserve">NF Instance Id of the NF Service Consumer, </w:t>
      </w:r>
      <w:r w:rsidRPr="004613CE">
        <w:t xml:space="preserve">the requested "scope" including the </w:t>
      </w:r>
      <w:r>
        <w:t>expected NF service name(s)</w:t>
      </w:r>
      <w:r w:rsidRPr="007B2410">
        <w:rPr>
          <w:lang w:eastAsia="zh-CN"/>
        </w:rPr>
        <w:t>.</w:t>
      </w:r>
    </w:p>
    <w:p w14:paraId="7273B371" w14:textId="4B720681" w:rsidR="00C371C7" w:rsidRPr="007B2410" w:rsidRDefault="00C371C7" w:rsidP="00C371C7">
      <w:pPr>
        <w:rPr>
          <w:lang w:eastAsia="zh-CN"/>
        </w:rPr>
      </w:pPr>
      <w:r w:rsidRPr="007B2410">
        <w:rPr>
          <w:b/>
        </w:rPr>
        <w:t xml:space="preserve">Inputs, </w:t>
      </w:r>
      <w:proofErr w:type="spellStart"/>
      <w:r w:rsidRPr="007B2410">
        <w:rPr>
          <w:b/>
        </w:rPr>
        <w:t>Optional</w:t>
      </w:r>
      <w:r w:rsidR="00C20825" w:rsidRPr="007B2410">
        <w:rPr>
          <w:b/>
        </w:rPr>
        <w:t>:</w:t>
      </w:r>
      <w:del w:id="139" w:author="Author">
        <w:r w:rsidR="00C20825" w:rsidRPr="007B2410" w:rsidDel="003056DB">
          <w:delText xml:space="preserve"> </w:delText>
        </w:r>
        <w:r w:rsidR="00C20825" w:rsidDel="003056DB">
          <w:delText>H</w:delText>
        </w:r>
        <w:r w:rsidR="00C20825" w:rsidRPr="004E6C60" w:rsidDel="003056DB">
          <w:delText>ome and serving PLMN IDs</w:delText>
        </w:r>
      </w:del>
      <w:ins w:id="140" w:author="Author">
        <w:r w:rsidR="00C20825" w:rsidRPr="00690A26">
          <w:rPr>
            <w:rFonts w:cs="Arial"/>
            <w:szCs w:val="18"/>
          </w:rPr>
          <w:t>PLMN</w:t>
        </w:r>
        <w:proofErr w:type="spellEnd"/>
        <w:r w:rsidR="00C20825" w:rsidRPr="00690A26">
          <w:rPr>
            <w:rFonts w:cs="Arial"/>
            <w:szCs w:val="18"/>
          </w:rPr>
          <w:t xml:space="preserve"> ID of the </w:t>
        </w:r>
        <w:r w:rsidR="00C20825">
          <w:rPr>
            <w:rFonts w:cs="Arial"/>
            <w:szCs w:val="18"/>
          </w:rPr>
          <w:t xml:space="preserve">requester </w:t>
        </w:r>
        <w:r w:rsidR="00C20825" w:rsidRPr="00690A26">
          <w:rPr>
            <w:rFonts w:cs="Arial" w:hint="eastAsia"/>
            <w:szCs w:val="18"/>
          </w:rPr>
          <w:t xml:space="preserve">NF </w:t>
        </w:r>
        <w:r w:rsidR="00C20825">
          <w:rPr>
            <w:rFonts w:cs="Arial"/>
            <w:szCs w:val="18"/>
          </w:rPr>
          <w:t>S</w:t>
        </w:r>
        <w:r w:rsidR="00C20825" w:rsidRPr="00690A26">
          <w:rPr>
            <w:rFonts w:cs="Arial" w:hint="eastAsia"/>
            <w:szCs w:val="18"/>
          </w:rPr>
          <w:t xml:space="preserve">ervice </w:t>
        </w:r>
        <w:r w:rsidR="00C20825">
          <w:rPr>
            <w:rFonts w:cs="Arial"/>
            <w:szCs w:val="18"/>
          </w:rPr>
          <w:t>C</w:t>
        </w:r>
        <w:r w:rsidR="00C20825" w:rsidRPr="00690A26">
          <w:rPr>
            <w:rFonts w:cs="Arial"/>
            <w:szCs w:val="18"/>
          </w:rPr>
          <w:t>onsumer</w:t>
        </w:r>
        <w:r w:rsidR="00C20825">
          <w:rPr>
            <w:rFonts w:cs="Arial"/>
            <w:szCs w:val="18"/>
          </w:rPr>
          <w:t>,</w:t>
        </w:r>
        <w:r w:rsidR="00C20825" w:rsidRPr="00690A26">
          <w:rPr>
            <w:rFonts w:cs="Arial"/>
            <w:szCs w:val="18"/>
          </w:rPr>
          <w:t xml:space="preserve"> PLMN ID of the </w:t>
        </w:r>
        <w:r w:rsidR="00C20825">
          <w:rPr>
            <w:rFonts w:cs="Arial"/>
            <w:szCs w:val="18"/>
          </w:rPr>
          <w:t xml:space="preserve">requested </w:t>
        </w:r>
        <w:r w:rsidR="00C20825" w:rsidRPr="00690A26">
          <w:rPr>
            <w:rFonts w:cs="Arial" w:hint="eastAsia"/>
            <w:szCs w:val="18"/>
          </w:rPr>
          <w:t xml:space="preserve">NF </w:t>
        </w:r>
        <w:r w:rsidR="00C20825">
          <w:rPr>
            <w:rFonts w:cs="Arial"/>
            <w:szCs w:val="18"/>
          </w:rPr>
          <w:t>S</w:t>
        </w:r>
        <w:r w:rsidR="00C20825" w:rsidRPr="00690A26">
          <w:rPr>
            <w:rFonts w:cs="Arial" w:hint="eastAsia"/>
            <w:szCs w:val="18"/>
          </w:rPr>
          <w:t xml:space="preserve">ervice </w:t>
        </w:r>
        <w:r w:rsidR="00C20825">
          <w:rPr>
            <w:rFonts w:cs="Arial"/>
            <w:szCs w:val="18"/>
          </w:rPr>
          <w:t>P</w:t>
        </w:r>
        <w:r w:rsidR="00C20825" w:rsidRPr="00690A26">
          <w:rPr>
            <w:rFonts w:cs="Arial" w:hint="eastAsia"/>
            <w:szCs w:val="18"/>
          </w:rPr>
          <w:t>roducer</w:t>
        </w:r>
      </w:ins>
      <w:r>
        <w:t xml:space="preserve">, NF Instance Id(s) of the requested NF Service Producer, NF type of the expected NF Service Producer instance and NF Service Consumer, </w:t>
      </w:r>
      <w:r w:rsidRPr="004613CE">
        <w:t>"additional scope" information (i.e. requested resources and requested actions (service operations) on the resources),</w:t>
      </w:r>
      <w:r>
        <w:t xml:space="preserve"> list of NSSAIs or list of NSI IDs for the expected NF Service Producer instances</w:t>
      </w:r>
      <w:r w:rsidRPr="004613CE">
        <w:t>, NF Set ID of the expected NF Service Producer instances, list of S-NSSAIs of the NF Service Consumer</w:t>
      </w:r>
      <w:r>
        <w:t>.</w:t>
      </w:r>
    </w:p>
    <w:p w14:paraId="5BB7DF36" w14:textId="77777777" w:rsidR="00C371C7" w:rsidRPr="007B2410" w:rsidRDefault="00C371C7" w:rsidP="00C371C7">
      <w:r w:rsidRPr="007B2410">
        <w:rPr>
          <w:b/>
        </w:rPr>
        <w:t>Outputs, Required:</w:t>
      </w:r>
      <w:r w:rsidRPr="00F941AC">
        <w:rPr>
          <w:lang w:eastAsia="zh-CN"/>
        </w:rPr>
        <w:t xml:space="preserve"> </w:t>
      </w:r>
      <w:r>
        <w:rPr>
          <w:lang w:eastAsia="zh-CN"/>
        </w:rPr>
        <w:t>Access Token</w:t>
      </w:r>
      <w:r w:rsidRPr="00375EC2">
        <w:t xml:space="preserve"> </w:t>
      </w:r>
      <w:r>
        <w:t>with appropriate claims</w:t>
      </w:r>
      <w:r>
        <w:rPr>
          <w:lang w:eastAsia="zh-CN"/>
        </w:rPr>
        <w:t xml:space="preserve">, where </w:t>
      </w:r>
      <w:r>
        <w:t>the claims shall include NF Instance Id of NRF (issuer), NF Instance Id of the NF Service Consumer potentially appended with its PLMN ID (subject), NF type of the NF Service Producers or NF Instance Id or several NF Instance Id(s) of the requested NF Service Producer, potentially appended with PLMN ID (audience), expected service name (scope)</w:t>
      </w:r>
      <w:r w:rsidRPr="003D1130">
        <w:t>, optionally "additional scope" information (allowed resources and allowed actions (service operations) on the resources)</w:t>
      </w:r>
      <w:r>
        <w:t xml:space="preserve"> and expiration time (expiration), may include list of NSSAIs or NSI IDs for the expected NF Service Producer instances</w:t>
      </w:r>
      <w:r w:rsidRPr="004613CE">
        <w:t>, and may include the NF Set ID of the expected NF Service Producer instances</w:t>
      </w:r>
      <w:r>
        <w:t>.</w:t>
      </w:r>
    </w:p>
    <w:p w14:paraId="37FB0517" w14:textId="77777777" w:rsidR="00C371C7" w:rsidRDefault="00C371C7" w:rsidP="00C371C7">
      <w:pPr>
        <w:rPr>
          <w:lang w:eastAsia="zh-CN"/>
        </w:rPr>
      </w:pPr>
      <w:r w:rsidRPr="007B2410">
        <w:rPr>
          <w:b/>
        </w:rPr>
        <w:t>Outputs, Optional:</w:t>
      </w:r>
      <w:r w:rsidRPr="007B2410">
        <w:t xml:space="preserve"> </w:t>
      </w:r>
      <w:r>
        <w:t>None</w:t>
      </w:r>
      <w:r>
        <w:rPr>
          <w:lang w:eastAsia="zh-CN"/>
        </w:rPr>
        <w:t>.</w:t>
      </w:r>
    </w:p>
    <w:p w14:paraId="2E965582" w14:textId="77777777" w:rsidR="002B46E3" w:rsidRDefault="002B46E3" w:rsidP="002B46E3">
      <w:pPr>
        <w:pStyle w:val="Heading3"/>
        <w:jc w:val="center"/>
        <w:rPr>
          <w:color w:val="00B0F0"/>
          <w:sz w:val="40"/>
          <w:szCs w:val="28"/>
        </w:rPr>
      </w:pPr>
      <w:r>
        <w:rPr>
          <w:color w:val="00B0F0"/>
          <w:sz w:val="40"/>
          <w:szCs w:val="28"/>
        </w:rPr>
        <w:lastRenderedPageBreak/>
        <w:t>*** END CHANGES 4 ***</w:t>
      </w:r>
    </w:p>
    <w:p w14:paraId="7EAAB836" w14:textId="77777777" w:rsidR="00C371C7" w:rsidRDefault="00C371C7">
      <w:pPr>
        <w:rPr>
          <w:noProof/>
        </w:rPr>
      </w:pPr>
    </w:p>
    <w:sectPr w:rsidR="00C371C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36D8D" w14:textId="77777777" w:rsidR="009A2608" w:rsidRDefault="009A2608">
      <w:r>
        <w:separator/>
      </w:r>
    </w:p>
  </w:endnote>
  <w:endnote w:type="continuationSeparator" w:id="0">
    <w:p w14:paraId="19B7E7D4" w14:textId="77777777" w:rsidR="009A2608" w:rsidRDefault="009A2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090AB" w14:textId="77777777" w:rsidR="009A2608" w:rsidRDefault="009A2608">
      <w:r>
        <w:separator/>
      </w:r>
    </w:p>
  </w:footnote>
  <w:footnote w:type="continuationSeparator" w:id="0">
    <w:p w14:paraId="556C528F" w14:textId="77777777" w:rsidR="009A2608" w:rsidRDefault="009A2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127699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8483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0247698">
    <w:abstractNumId w:val="11"/>
  </w:num>
  <w:num w:numId="4" w16cid:durableId="1242721040">
    <w:abstractNumId w:val="25"/>
  </w:num>
  <w:num w:numId="5" w16cid:durableId="113982464">
    <w:abstractNumId w:val="9"/>
  </w:num>
  <w:num w:numId="6" w16cid:durableId="1603880879">
    <w:abstractNumId w:val="7"/>
  </w:num>
  <w:num w:numId="7" w16cid:durableId="1526677659">
    <w:abstractNumId w:val="6"/>
  </w:num>
  <w:num w:numId="8" w16cid:durableId="810094259">
    <w:abstractNumId w:val="5"/>
  </w:num>
  <w:num w:numId="9" w16cid:durableId="1532573906">
    <w:abstractNumId w:val="4"/>
  </w:num>
  <w:num w:numId="10" w16cid:durableId="1936815036">
    <w:abstractNumId w:val="8"/>
  </w:num>
  <w:num w:numId="11" w16cid:durableId="1735542043">
    <w:abstractNumId w:val="3"/>
  </w:num>
  <w:num w:numId="12" w16cid:durableId="632567253">
    <w:abstractNumId w:val="20"/>
  </w:num>
  <w:num w:numId="13" w16cid:durableId="303892161">
    <w:abstractNumId w:val="19"/>
  </w:num>
  <w:num w:numId="14" w16cid:durableId="235743558">
    <w:abstractNumId w:val="17"/>
  </w:num>
  <w:num w:numId="15" w16cid:durableId="1629583287">
    <w:abstractNumId w:val="13"/>
  </w:num>
  <w:num w:numId="16" w16cid:durableId="1166439605">
    <w:abstractNumId w:val="14"/>
  </w:num>
  <w:num w:numId="17" w16cid:durableId="1818371972">
    <w:abstractNumId w:val="18"/>
  </w:num>
  <w:num w:numId="18" w16cid:durableId="1690259626">
    <w:abstractNumId w:val="27"/>
  </w:num>
  <w:num w:numId="19" w16cid:durableId="1087654951">
    <w:abstractNumId w:val="26"/>
  </w:num>
  <w:num w:numId="20" w16cid:durableId="892154635">
    <w:abstractNumId w:val="22"/>
  </w:num>
  <w:num w:numId="21" w16cid:durableId="548107716">
    <w:abstractNumId w:val="29"/>
  </w:num>
  <w:num w:numId="22" w16cid:durableId="324747562">
    <w:abstractNumId w:val="15"/>
  </w:num>
  <w:num w:numId="23" w16cid:durableId="1284726223">
    <w:abstractNumId w:val="16"/>
  </w:num>
  <w:num w:numId="24" w16cid:durableId="161790599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2710401">
    <w:abstractNumId w:val="23"/>
  </w:num>
  <w:num w:numId="26" w16cid:durableId="885725796">
    <w:abstractNumId w:val="24"/>
  </w:num>
  <w:num w:numId="27" w16cid:durableId="692533088">
    <w:abstractNumId w:val="21"/>
  </w:num>
  <w:num w:numId="28" w16cid:durableId="1987975910">
    <w:abstractNumId w:val="12"/>
  </w:num>
  <w:num w:numId="29" w16cid:durableId="1235628902">
    <w:abstractNumId w:val="31"/>
  </w:num>
  <w:num w:numId="30" w16cid:durableId="1358431362">
    <w:abstractNumId w:val="30"/>
  </w:num>
  <w:num w:numId="31" w16cid:durableId="1747067362">
    <w:abstractNumId w:val="2"/>
  </w:num>
  <w:num w:numId="32" w16cid:durableId="1563447742">
    <w:abstractNumId w:val="1"/>
  </w:num>
  <w:num w:numId="33" w16cid:durableId="12976420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8F"/>
    <w:rsid w:val="00022E4A"/>
    <w:rsid w:val="0005740B"/>
    <w:rsid w:val="000A6394"/>
    <w:rsid w:val="000B7FED"/>
    <w:rsid w:val="000C038A"/>
    <w:rsid w:val="000C6598"/>
    <w:rsid w:val="000D1F92"/>
    <w:rsid w:val="000D44B3"/>
    <w:rsid w:val="00145712"/>
    <w:rsid w:val="00145D43"/>
    <w:rsid w:val="00163537"/>
    <w:rsid w:val="00192C46"/>
    <w:rsid w:val="001A08B3"/>
    <w:rsid w:val="001A2CA0"/>
    <w:rsid w:val="001A7B60"/>
    <w:rsid w:val="001B52F0"/>
    <w:rsid w:val="001B63AA"/>
    <w:rsid w:val="001B7A65"/>
    <w:rsid w:val="001E41F3"/>
    <w:rsid w:val="0026004D"/>
    <w:rsid w:val="002640DD"/>
    <w:rsid w:val="00275D12"/>
    <w:rsid w:val="00284FEB"/>
    <w:rsid w:val="002860C4"/>
    <w:rsid w:val="002B46E3"/>
    <w:rsid w:val="002B5741"/>
    <w:rsid w:val="002E472E"/>
    <w:rsid w:val="00305409"/>
    <w:rsid w:val="003609EF"/>
    <w:rsid w:val="0036231A"/>
    <w:rsid w:val="003659BF"/>
    <w:rsid w:val="00374DD4"/>
    <w:rsid w:val="003E1A36"/>
    <w:rsid w:val="00410371"/>
    <w:rsid w:val="004242F1"/>
    <w:rsid w:val="004B014E"/>
    <w:rsid w:val="004B2DA5"/>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B538C"/>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7CB4"/>
    <w:rsid w:val="00991B88"/>
    <w:rsid w:val="009A2608"/>
    <w:rsid w:val="009A5753"/>
    <w:rsid w:val="009A579D"/>
    <w:rsid w:val="009D4145"/>
    <w:rsid w:val="009E3297"/>
    <w:rsid w:val="009F734F"/>
    <w:rsid w:val="00A246B6"/>
    <w:rsid w:val="00A47E70"/>
    <w:rsid w:val="00A50CF0"/>
    <w:rsid w:val="00A7671C"/>
    <w:rsid w:val="00AA2CBC"/>
    <w:rsid w:val="00AC5820"/>
    <w:rsid w:val="00AD1CD8"/>
    <w:rsid w:val="00B258BB"/>
    <w:rsid w:val="00B564AE"/>
    <w:rsid w:val="00B67B97"/>
    <w:rsid w:val="00B968C8"/>
    <w:rsid w:val="00BA3EC5"/>
    <w:rsid w:val="00BA51D9"/>
    <w:rsid w:val="00BB1101"/>
    <w:rsid w:val="00BB5DFC"/>
    <w:rsid w:val="00BD279D"/>
    <w:rsid w:val="00BD6BB8"/>
    <w:rsid w:val="00C20825"/>
    <w:rsid w:val="00C371C7"/>
    <w:rsid w:val="00C51AF8"/>
    <w:rsid w:val="00C66BA2"/>
    <w:rsid w:val="00C95985"/>
    <w:rsid w:val="00CC5026"/>
    <w:rsid w:val="00CC68D0"/>
    <w:rsid w:val="00D03F9A"/>
    <w:rsid w:val="00D06D51"/>
    <w:rsid w:val="00D24991"/>
    <w:rsid w:val="00D50255"/>
    <w:rsid w:val="00D64D62"/>
    <w:rsid w:val="00D66520"/>
    <w:rsid w:val="00DE34CF"/>
    <w:rsid w:val="00E13F3D"/>
    <w:rsid w:val="00E34898"/>
    <w:rsid w:val="00EB09B7"/>
    <w:rsid w:val="00EB3000"/>
    <w:rsid w:val="00EE7D7C"/>
    <w:rsid w:val="00F25D98"/>
    <w:rsid w:val="00F300FB"/>
    <w:rsid w:val="00F57CA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B1">
    <w:name w:val="B1+"/>
    <w:basedOn w:val="B10"/>
    <w:link w:val="B1Car"/>
    <w:rsid w:val="007B538C"/>
    <w:pPr>
      <w:numPr>
        <w:numId w:val="12"/>
      </w:numPr>
      <w:overflowPunct w:val="0"/>
      <w:autoSpaceDE w:val="0"/>
      <w:autoSpaceDN w:val="0"/>
      <w:adjustRightInd w:val="0"/>
      <w:textAlignment w:val="baseline"/>
    </w:pPr>
  </w:style>
  <w:style w:type="character" w:customStyle="1" w:styleId="BalloonTextChar">
    <w:name w:val="Balloon Text Char"/>
    <w:link w:val="BalloonText"/>
    <w:rsid w:val="007B538C"/>
    <w:rPr>
      <w:rFonts w:ascii="Tahoma" w:hAnsi="Tahoma" w:cs="Tahoma"/>
      <w:sz w:val="16"/>
      <w:szCs w:val="16"/>
      <w:lang w:val="en-GB" w:eastAsia="en-US"/>
    </w:rPr>
  </w:style>
  <w:style w:type="character" w:customStyle="1" w:styleId="NOChar">
    <w:name w:val="NO Char"/>
    <w:link w:val="NO"/>
    <w:qFormat/>
    <w:rsid w:val="007B538C"/>
    <w:rPr>
      <w:rFonts w:ascii="Times New Roman" w:hAnsi="Times New Roman"/>
      <w:lang w:val="en-GB" w:eastAsia="en-US"/>
    </w:rPr>
  </w:style>
  <w:style w:type="character" w:customStyle="1" w:styleId="CommentTextChar">
    <w:name w:val="Comment Text Char"/>
    <w:link w:val="CommentText"/>
    <w:rsid w:val="007B538C"/>
    <w:rPr>
      <w:rFonts w:ascii="Times New Roman" w:hAnsi="Times New Roman"/>
      <w:lang w:val="en-GB" w:eastAsia="en-US"/>
    </w:rPr>
  </w:style>
  <w:style w:type="character" w:customStyle="1" w:styleId="CommentSubjectChar">
    <w:name w:val="Comment Subject Char"/>
    <w:link w:val="CommentSubject"/>
    <w:rsid w:val="007B538C"/>
    <w:rPr>
      <w:rFonts w:ascii="Times New Roman" w:hAnsi="Times New Roman"/>
      <w:b/>
      <w:bCs/>
      <w:lang w:val="en-GB" w:eastAsia="en-US"/>
    </w:rPr>
  </w:style>
  <w:style w:type="paragraph" w:styleId="Revision">
    <w:name w:val="Revision"/>
    <w:hidden/>
    <w:uiPriority w:val="99"/>
    <w:semiHidden/>
    <w:rsid w:val="007B538C"/>
    <w:rPr>
      <w:rFonts w:ascii="Times New Roman" w:hAnsi="Times New Roman"/>
      <w:lang w:val="en-GB" w:eastAsia="en-US"/>
    </w:rPr>
  </w:style>
  <w:style w:type="character" w:customStyle="1" w:styleId="THChar">
    <w:name w:val="TH Char"/>
    <w:link w:val="TH"/>
    <w:rsid w:val="007B538C"/>
    <w:rPr>
      <w:rFonts w:ascii="Arial" w:hAnsi="Arial"/>
      <w:b/>
      <w:lang w:val="en-GB" w:eastAsia="en-US"/>
    </w:rPr>
  </w:style>
  <w:style w:type="table" w:styleId="TableGrid">
    <w:name w:val="Table Grid"/>
    <w:basedOn w:val="TableNormal"/>
    <w:rsid w:val="007B538C"/>
    <w:rPr>
      <w:rFonts w:ascii="Times New Roman" w:hAnsi="Times New Roman"/>
      <w:l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B538C"/>
    <w:rPr>
      <w:rFonts w:ascii="Times New Roman" w:hAnsi="Times New Roman"/>
      <w:sz w:val="16"/>
      <w:lang w:val="en-GB" w:eastAsia="en-US"/>
    </w:rPr>
  </w:style>
  <w:style w:type="paragraph" w:customStyle="1" w:styleId="FL">
    <w:name w:val="FL"/>
    <w:basedOn w:val="Normal"/>
    <w:rsid w:val="007B538C"/>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7B538C"/>
    <w:rPr>
      <w:rFonts w:ascii="Times New Roman" w:hAnsi="Times New Roman"/>
      <w:lang w:val="en-GB" w:eastAsia="en-US"/>
    </w:rPr>
  </w:style>
  <w:style w:type="character" w:customStyle="1" w:styleId="TAHCar">
    <w:name w:val="TAH Car"/>
    <w:link w:val="TAH"/>
    <w:rsid w:val="007B538C"/>
    <w:rPr>
      <w:rFonts w:ascii="Arial" w:hAnsi="Arial"/>
      <w:b/>
      <w:sz w:val="18"/>
      <w:lang w:val="en-GB" w:eastAsia="en-US"/>
    </w:rPr>
  </w:style>
  <w:style w:type="character" w:styleId="PlaceholderText">
    <w:name w:val="Placeholder Text"/>
    <w:uiPriority w:val="99"/>
    <w:semiHidden/>
    <w:rsid w:val="007B538C"/>
    <w:rPr>
      <w:color w:val="808080"/>
    </w:rPr>
  </w:style>
  <w:style w:type="paragraph" w:styleId="Title">
    <w:name w:val="Title"/>
    <w:basedOn w:val="Normal"/>
    <w:next w:val="Normal"/>
    <w:link w:val="TitleChar"/>
    <w:qFormat/>
    <w:rsid w:val="007B538C"/>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7B538C"/>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7B538C"/>
    <w:rPr>
      <w:rFonts w:ascii="Arial" w:hAnsi="Arial"/>
      <w:sz w:val="32"/>
      <w:lang w:val="en-GB" w:eastAsia="en-US"/>
    </w:rPr>
  </w:style>
  <w:style w:type="character" w:customStyle="1" w:styleId="Heading3Char">
    <w:name w:val="Heading 3 Char"/>
    <w:aliases w:val="h3 Char"/>
    <w:link w:val="Heading3"/>
    <w:rsid w:val="007B538C"/>
    <w:rPr>
      <w:rFonts w:ascii="Arial" w:hAnsi="Arial"/>
      <w:sz w:val="28"/>
      <w:lang w:val="en-GB" w:eastAsia="en-US"/>
    </w:rPr>
  </w:style>
  <w:style w:type="character" w:customStyle="1" w:styleId="B1Char1">
    <w:name w:val="B1 Char1"/>
    <w:link w:val="B10"/>
    <w:qFormat/>
    <w:locked/>
    <w:rsid w:val="007B538C"/>
    <w:rPr>
      <w:rFonts w:ascii="Times New Roman" w:hAnsi="Times New Roman"/>
      <w:lang w:val="en-GB" w:eastAsia="en-US"/>
    </w:rPr>
  </w:style>
  <w:style w:type="character" w:customStyle="1" w:styleId="B1Char">
    <w:name w:val="B1 Char"/>
    <w:qFormat/>
    <w:rsid w:val="007B538C"/>
    <w:rPr>
      <w:rFonts w:ascii="Times New Roman" w:hAnsi="Times New Roman"/>
      <w:lang w:val="en-GB"/>
    </w:rPr>
  </w:style>
  <w:style w:type="character" w:customStyle="1" w:styleId="B2Char">
    <w:name w:val="B2 Char"/>
    <w:link w:val="B2"/>
    <w:rsid w:val="007B538C"/>
    <w:rPr>
      <w:rFonts w:ascii="Times New Roman" w:hAnsi="Times New Roman"/>
      <w:lang w:val="en-GB" w:eastAsia="en-US"/>
    </w:rPr>
  </w:style>
  <w:style w:type="character" w:customStyle="1" w:styleId="TF0">
    <w:name w:val="TF (文字)"/>
    <w:link w:val="TF"/>
    <w:rsid w:val="007B538C"/>
    <w:rPr>
      <w:rFonts w:ascii="Arial" w:hAnsi="Arial"/>
      <w:b/>
      <w:lang w:val="en-GB" w:eastAsia="en-US"/>
    </w:rPr>
  </w:style>
  <w:style w:type="character" w:customStyle="1" w:styleId="EXChar">
    <w:name w:val="EX Char"/>
    <w:link w:val="EX"/>
    <w:locked/>
    <w:rsid w:val="007B538C"/>
    <w:rPr>
      <w:rFonts w:ascii="Times New Roman" w:hAnsi="Times New Roman"/>
      <w:lang w:val="en-GB" w:eastAsia="en-US"/>
    </w:rPr>
  </w:style>
  <w:style w:type="character" w:customStyle="1" w:styleId="ENChar">
    <w:name w:val="EN Char"/>
    <w:aliases w:val="Editor's Note Char1,Editor's Note Char"/>
    <w:link w:val="EditorsNote"/>
    <w:locked/>
    <w:rsid w:val="007B538C"/>
    <w:rPr>
      <w:rFonts w:ascii="Times New Roman" w:hAnsi="Times New Roman"/>
      <w:color w:val="FF0000"/>
      <w:lang w:val="en-GB" w:eastAsia="en-US"/>
    </w:rPr>
  </w:style>
  <w:style w:type="character" w:customStyle="1" w:styleId="NOZchn">
    <w:name w:val="NO Zchn"/>
    <w:rsid w:val="007B538C"/>
    <w:rPr>
      <w:rFonts w:ascii="Times New Roman" w:hAnsi="Times New Roman"/>
      <w:lang w:val="en-GB" w:eastAsia="en-US"/>
    </w:rPr>
  </w:style>
  <w:style w:type="character" w:customStyle="1" w:styleId="TFChar">
    <w:name w:val="TF Char"/>
    <w:rsid w:val="007B538C"/>
    <w:rPr>
      <w:rFonts w:ascii="Arial" w:hAnsi="Arial"/>
      <w:b/>
      <w:lang w:val="en-GB"/>
    </w:rPr>
  </w:style>
  <w:style w:type="paragraph" w:styleId="BodyText">
    <w:name w:val="Body Text"/>
    <w:basedOn w:val="Normal"/>
    <w:link w:val="BodyTextChar"/>
    <w:unhideWhenUsed/>
    <w:rsid w:val="007B538C"/>
    <w:pPr>
      <w:spacing w:after="0"/>
      <w:jc w:val="both"/>
    </w:pPr>
    <w:rPr>
      <w:rFonts w:ascii="Arial" w:hAnsi="Arial"/>
      <w:sz w:val="22"/>
    </w:rPr>
  </w:style>
  <w:style w:type="character" w:customStyle="1" w:styleId="BodyTextChar">
    <w:name w:val="Body Text Char"/>
    <w:basedOn w:val="DefaultParagraphFont"/>
    <w:link w:val="BodyText"/>
    <w:rsid w:val="007B538C"/>
    <w:rPr>
      <w:rFonts w:ascii="Arial" w:hAnsi="Arial"/>
      <w:sz w:val="22"/>
      <w:lang w:val="en-GB" w:eastAsia="en-US"/>
    </w:rPr>
  </w:style>
  <w:style w:type="paragraph" w:styleId="Caption">
    <w:name w:val="caption"/>
    <w:basedOn w:val="Normal"/>
    <w:next w:val="Normal"/>
    <w:unhideWhenUsed/>
    <w:qFormat/>
    <w:rsid w:val="007B538C"/>
    <w:rPr>
      <w:rFonts w:eastAsia="SimSun"/>
      <w:b/>
      <w:bCs/>
    </w:rPr>
  </w:style>
  <w:style w:type="character" w:customStyle="1" w:styleId="TALZchn">
    <w:name w:val="TAL Zchn"/>
    <w:link w:val="TAL"/>
    <w:rsid w:val="007B538C"/>
    <w:rPr>
      <w:rFonts w:ascii="Arial" w:hAnsi="Arial"/>
      <w:sz w:val="18"/>
      <w:lang w:val="en-GB" w:eastAsia="en-US"/>
    </w:rPr>
  </w:style>
  <w:style w:type="character" w:customStyle="1" w:styleId="EditorsNoteCharChar">
    <w:name w:val="Editor's Note Char Char"/>
    <w:qFormat/>
    <w:locked/>
    <w:rsid w:val="007B538C"/>
    <w:rPr>
      <w:color w:val="FF0000"/>
      <w:lang w:val="en-GB"/>
    </w:rPr>
  </w:style>
  <w:style w:type="paragraph" w:styleId="ListParagraph">
    <w:name w:val="List Paragraph"/>
    <w:basedOn w:val="Normal"/>
    <w:uiPriority w:val="34"/>
    <w:qFormat/>
    <w:rsid w:val="007B538C"/>
    <w:pPr>
      <w:ind w:left="720"/>
      <w:contextualSpacing/>
    </w:pPr>
  </w:style>
  <w:style w:type="character" w:customStyle="1" w:styleId="Heading1Char">
    <w:name w:val="Heading 1 Char"/>
    <w:link w:val="Heading1"/>
    <w:rsid w:val="007B538C"/>
    <w:rPr>
      <w:rFonts w:ascii="Arial" w:hAnsi="Arial"/>
      <w:sz w:val="36"/>
      <w:lang w:val="en-GB" w:eastAsia="en-US"/>
    </w:rPr>
  </w:style>
  <w:style w:type="character" w:customStyle="1" w:styleId="Heading8Char">
    <w:name w:val="Heading 8 Char"/>
    <w:link w:val="Heading8"/>
    <w:rsid w:val="007B538C"/>
    <w:rPr>
      <w:rFonts w:ascii="Arial" w:hAnsi="Arial"/>
      <w:sz w:val="36"/>
      <w:lang w:val="en-GB" w:eastAsia="en-US"/>
    </w:rPr>
  </w:style>
  <w:style w:type="character" w:customStyle="1" w:styleId="normaltextrun">
    <w:name w:val="normaltextrun"/>
    <w:basedOn w:val="DefaultParagraphFont"/>
    <w:rsid w:val="007B538C"/>
  </w:style>
  <w:style w:type="paragraph" w:styleId="Bibliography">
    <w:name w:val="Bibliography"/>
    <w:basedOn w:val="Normal"/>
    <w:next w:val="Normal"/>
    <w:uiPriority w:val="37"/>
    <w:semiHidden/>
    <w:unhideWhenUsed/>
    <w:rsid w:val="007B538C"/>
    <w:pPr>
      <w:overflowPunct w:val="0"/>
      <w:autoSpaceDE w:val="0"/>
      <w:autoSpaceDN w:val="0"/>
      <w:adjustRightInd w:val="0"/>
      <w:textAlignment w:val="baseline"/>
    </w:pPr>
  </w:style>
  <w:style w:type="paragraph" w:styleId="BlockText">
    <w:name w:val="Block Text"/>
    <w:basedOn w:val="Normal"/>
    <w:semiHidden/>
    <w:unhideWhenUsed/>
    <w:rsid w:val="007B538C"/>
    <w:pPr>
      <w:overflowPunct w:val="0"/>
      <w:autoSpaceDE w:val="0"/>
      <w:autoSpaceDN w:val="0"/>
      <w:adjustRightInd w:val="0"/>
      <w:spacing w:after="120"/>
      <w:ind w:left="1440" w:right="1440"/>
      <w:textAlignment w:val="baseline"/>
    </w:pPr>
  </w:style>
  <w:style w:type="paragraph" w:styleId="BodyText2">
    <w:name w:val="Body Text 2"/>
    <w:basedOn w:val="Normal"/>
    <w:link w:val="BodyText2Char"/>
    <w:semiHidden/>
    <w:unhideWhenUsed/>
    <w:rsid w:val="007B538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semiHidden/>
    <w:rsid w:val="007B538C"/>
    <w:rPr>
      <w:rFonts w:ascii="Times New Roman" w:hAnsi="Times New Roman"/>
      <w:lang w:val="en-GB" w:eastAsia="en-US"/>
    </w:rPr>
  </w:style>
  <w:style w:type="paragraph" w:styleId="BodyText3">
    <w:name w:val="Body Text 3"/>
    <w:basedOn w:val="Normal"/>
    <w:link w:val="BodyText3Char"/>
    <w:semiHidden/>
    <w:unhideWhenUsed/>
    <w:rsid w:val="007B538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semiHidden/>
    <w:rsid w:val="007B538C"/>
    <w:rPr>
      <w:rFonts w:ascii="Times New Roman" w:hAnsi="Times New Roman"/>
      <w:sz w:val="16"/>
      <w:szCs w:val="16"/>
      <w:lang w:val="en-GB" w:eastAsia="en-US"/>
    </w:rPr>
  </w:style>
  <w:style w:type="paragraph" w:styleId="BodyTextFirstIndent">
    <w:name w:val="Body Text First Indent"/>
    <w:basedOn w:val="BodyText"/>
    <w:link w:val="BodyTextFirstIndentChar"/>
    <w:rsid w:val="007B538C"/>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BodyTextFirstIndentChar">
    <w:name w:val="Body Text First Indent Char"/>
    <w:basedOn w:val="BodyTextChar"/>
    <w:link w:val="BodyTextFirstIndent"/>
    <w:rsid w:val="007B538C"/>
    <w:rPr>
      <w:rFonts w:ascii="Times New Roman" w:hAnsi="Times New Roman"/>
      <w:sz w:val="22"/>
      <w:lang w:val="en-GB" w:eastAsia="en-US"/>
    </w:rPr>
  </w:style>
  <w:style w:type="paragraph" w:styleId="BodyTextIndent">
    <w:name w:val="Body Text Indent"/>
    <w:basedOn w:val="Normal"/>
    <w:link w:val="BodyTextIndentChar"/>
    <w:semiHidden/>
    <w:unhideWhenUsed/>
    <w:rsid w:val="007B538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semiHidden/>
    <w:rsid w:val="007B538C"/>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B538C"/>
    <w:pPr>
      <w:ind w:firstLine="210"/>
    </w:pPr>
  </w:style>
  <w:style w:type="character" w:customStyle="1" w:styleId="BodyTextFirstIndent2Char">
    <w:name w:val="Body Text First Indent 2 Char"/>
    <w:basedOn w:val="BodyTextIndentChar"/>
    <w:link w:val="BodyTextFirstIndent2"/>
    <w:semiHidden/>
    <w:rsid w:val="007B538C"/>
    <w:rPr>
      <w:rFonts w:ascii="Times New Roman" w:hAnsi="Times New Roman"/>
      <w:lang w:val="en-GB" w:eastAsia="en-US"/>
    </w:rPr>
  </w:style>
  <w:style w:type="paragraph" w:styleId="BodyTextIndent2">
    <w:name w:val="Body Text Indent 2"/>
    <w:basedOn w:val="Normal"/>
    <w:link w:val="BodyTextIndent2Char"/>
    <w:semiHidden/>
    <w:unhideWhenUsed/>
    <w:rsid w:val="007B538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semiHidden/>
    <w:rsid w:val="007B538C"/>
    <w:rPr>
      <w:rFonts w:ascii="Times New Roman" w:hAnsi="Times New Roman"/>
      <w:lang w:val="en-GB" w:eastAsia="en-US"/>
    </w:rPr>
  </w:style>
  <w:style w:type="paragraph" w:styleId="BodyTextIndent3">
    <w:name w:val="Body Text Indent 3"/>
    <w:basedOn w:val="Normal"/>
    <w:link w:val="BodyTextIndent3Char"/>
    <w:semiHidden/>
    <w:unhideWhenUsed/>
    <w:rsid w:val="007B538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7B538C"/>
    <w:rPr>
      <w:rFonts w:ascii="Times New Roman" w:hAnsi="Times New Roman"/>
      <w:sz w:val="16"/>
      <w:szCs w:val="16"/>
      <w:lang w:val="en-GB" w:eastAsia="en-US"/>
    </w:rPr>
  </w:style>
  <w:style w:type="paragraph" w:styleId="Closing">
    <w:name w:val="Closing"/>
    <w:basedOn w:val="Normal"/>
    <w:link w:val="ClosingChar"/>
    <w:semiHidden/>
    <w:unhideWhenUsed/>
    <w:rsid w:val="007B538C"/>
    <w:pPr>
      <w:overflowPunct w:val="0"/>
      <w:autoSpaceDE w:val="0"/>
      <w:autoSpaceDN w:val="0"/>
      <w:adjustRightInd w:val="0"/>
      <w:ind w:left="4252"/>
      <w:textAlignment w:val="baseline"/>
    </w:pPr>
  </w:style>
  <w:style w:type="character" w:customStyle="1" w:styleId="ClosingChar">
    <w:name w:val="Closing Char"/>
    <w:basedOn w:val="DefaultParagraphFont"/>
    <w:link w:val="Closing"/>
    <w:semiHidden/>
    <w:rsid w:val="007B538C"/>
    <w:rPr>
      <w:rFonts w:ascii="Times New Roman" w:hAnsi="Times New Roman"/>
      <w:lang w:val="en-GB" w:eastAsia="en-US"/>
    </w:rPr>
  </w:style>
  <w:style w:type="paragraph" w:styleId="Date">
    <w:name w:val="Date"/>
    <w:basedOn w:val="Normal"/>
    <w:next w:val="Normal"/>
    <w:link w:val="DateChar"/>
    <w:rsid w:val="007B538C"/>
    <w:pPr>
      <w:overflowPunct w:val="0"/>
      <w:autoSpaceDE w:val="0"/>
      <w:autoSpaceDN w:val="0"/>
      <w:adjustRightInd w:val="0"/>
      <w:textAlignment w:val="baseline"/>
    </w:pPr>
  </w:style>
  <w:style w:type="character" w:customStyle="1" w:styleId="DateChar">
    <w:name w:val="Date Char"/>
    <w:basedOn w:val="DefaultParagraphFont"/>
    <w:link w:val="Date"/>
    <w:rsid w:val="007B538C"/>
    <w:rPr>
      <w:rFonts w:ascii="Times New Roman" w:hAnsi="Times New Roman"/>
      <w:lang w:val="en-GB" w:eastAsia="en-US"/>
    </w:rPr>
  </w:style>
  <w:style w:type="character" w:customStyle="1" w:styleId="DocumentMapChar">
    <w:name w:val="Document Map Char"/>
    <w:link w:val="DocumentMap"/>
    <w:semiHidden/>
    <w:rsid w:val="007B538C"/>
    <w:rPr>
      <w:rFonts w:ascii="Tahoma" w:hAnsi="Tahoma" w:cs="Tahoma"/>
      <w:shd w:val="clear" w:color="auto" w:fill="000080"/>
      <w:lang w:val="en-GB" w:eastAsia="en-US"/>
    </w:rPr>
  </w:style>
  <w:style w:type="paragraph" w:styleId="E-mailSignature">
    <w:name w:val="E-mail Signature"/>
    <w:basedOn w:val="Normal"/>
    <w:link w:val="E-mailSignatureChar"/>
    <w:semiHidden/>
    <w:unhideWhenUsed/>
    <w:rsid w:val="007B538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semiHidden/>
    <w:rsid w:val="007B538C"/>
    <w:rPr>
      <w:rFonts w:ascii="Times New Roman" w:hAnsi="Times New Roman"/>
      <w:lang w:val="en-GB" w:eastAsia="en-US"/>
    </w:rPr>
  </w:style>
  <w:style w:type="paragraph" w:styleId="EndnoteText">
    <w:name w:val="endnote text"/>
    <w:basedOn w:val="Normal"/>
    <w:link w:val="EndnoteTextChar"/>
    <w:semiHidden/>
    <w:unhideWhenUsed/>
    <w:rsid w:val="007B538C"/>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7B538C"/>
    <w:rPr>
      <w:rFonts w:ascii="Times New Roman" w:hAnsi="Times New Roman"/>
      <w:lang w:val="en-GB" w:eastAsia="en-US"/>
    </w:rPr>
  </w:style>
  <w:style w:type="paragraph" w:styleId="EnvelopeAddress">
    <w:name w:val="envelope address"/>
    <w:basedOn w:val="Normal"/>
    <w:semiHidden/>
    <w:unhideWhenUsed/>
    <w:rsid w:val="007B53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semiHidden/>
    <w:unhideWhenUsed/>
    <w:rsid w:val="007B538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semiHidden/>
    <w:unhideWhenUsed/>
    <w:rsid w:val="007B538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semiHidden/>
    <w:rsid w:val="007B538C"/>
    <w:rPr>
      <w:rFonts w:ascii="Times New Roman" w:hAnsi="Times New Roman"/>
      <w:i/>
      <w:iCs/>
      <w:lang w:val="en-GB" w:eastAsia="en-US"/>
    </w:rPr>
  </w:style>
  <w:style w:type="paragraph" w:styleId="HTMLPreformatted">
    <w:name w:val="HTML Preformatted"/>
    <w:basedOn w:val="Normal"/>
    <w:link w:val="HTMLPreformattedChar"/>
    <w:semiHidden/>
    <w:unhideWhenUsed/>
    <w:rsid w:val="007B538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semiHidden/>
    <w:rsid w:val="007B538C"/>
    <w:rPr>
      <w:rFonts w:ascii="Courier New" w:hAnsi="Courier New" w:cs="Courier New"/>
      <w:lang w:val="en-GB" w:eastAsia="en-US"/>
    </w:rPr>
  </w:style>
  <w:style w:type="paragraph" w:styleId="Index3">
    <w:name w:val="index 3"/>
    <w:basedOn w:val="Normal"/>
    <w:next w:val="Normal"/>
    <w:semiHidden/>
    <w:unhideWhenUsed/>
    <w:rsid w:val="007B538C"/>
    <w:pPr>
      <w:overflowPunct w:val="0"/>
      <w:autoSpaceDE w:val="0"/>
      <w:autoSpaceDN w:val="0"/>
      <w:adjustRightInd w:val="0"/>
      <w:ind w:left="600" w:hanging="200"/>
      <w:textAlignment w:val="baseline"/>
    </w:pPr>
  </w:style>
  <w:style w:type="paragraph" w:styleId="Index4">
    <w:name w:val="index 4"/>
    <w:basedOn w:val="Normal"/>
    <w:next w:val="Normal"/>
    <w:semiHidden/>
    <w:unhideWhenUsed/>
    <w:rsid w:val="007B538C"/>
    <w:pPr>
      <w:overflowPunct w:val="0"/>
      <w:autoSpaceDE w:val="0"/>
      <w:autoSpaceDN w:val="0"/>
      <w:adjustRightInd w:val="0"/>
      <w:ind w:left="800" w:hanging="200"/>
      <w:textAlignment w:val="baseline"/>
    </w:pPr>
  </w:style>
  <w:style w:type="paragraph" w:styleId="Index5">
    <w:name w:val="index 5"/>
    <w:basedOn w:val="Normal"/>
    <w:next w:val="Normal"/>
    <w:semiHidden/>
    <w:unhideWhenUsed/>
    <w:rsid w:val="007B538C"/>
    <w:pPr>
      <w:overflowPunct w:val="0"/>
      <w:autoSpaceDE w:val="0"/>
      <w:autoSpaceDN w:val="0"/>
      <w:adjustRightInd w:val="0"/>
      <w:ind w:left="1000" w:hanging="200"/>
      <w:textAlignment w:val="baseline"/>
    </w:pPr>
  </w:style>
  <w:style w:type="paragraph" w:styleId="Index6">
    <w:name w:val="index 6"/>
    <w:basedOn w:val="Normal"/>
    <w:next w:val="Normal"/>
    <w:semiHidden/>
    <w:unhideWhenUsed/>
    <w:rsid w:val="007B538C"/>
    <w:pPr>
      <w:overflowPunct w:val="0"/>
      <w:autoSpaceDE w:val="0"/>
      <w:autoSpaceDN w:val="0"/>
      <w:adjustRightInd w:val="0"/>
      <w:ind w:left="1200" w:hanging="200"/>
      <w:textAlignment w:val="baseline"/>
    </w:pPr>
  </w:style>
  <w:style w:type="paragraph" w:styleId="Index7">
    <w:name w:val="index 7"/>
    <w:basedOn w:val="Normal"/>
    <w:next w:val="Normal"/>
    <w:semiHidden/>
    <w:unhideWhenUsed/>
    <w:rsid w:val="007B538C"/>
    <w:pPr>
      <w:overflowPunct w:val="0"/>
      <w:autoSpaceDE w:val="0"/>
      <w:autoSpaceDN w:val="0"/>
      <w:adjustRightInd w:val="0"/>
      <w:ind w:left="1400" w:hanging="200"/>
      <w:textAlignment w:val="baseline"/>
    </w:pPr>
  </w:style>
  <w:style w:type="paragraph" w:styleId="Index8">
    <w:name w:val="index 8"/>
    <w:basedOn w:val="Normal"/>
    <w:next w:val="Normal"/>
    <w:semiHidden/>
    <w:unhideWhenUsed/>
    <w:rsid w:val="007B538C"/>
    <w:pPr>
      <w:overflowPunct w:val="0"/>
      <w:autoSpaceDE w:val="0"/>
      <w:autoSpaceDN w:val="0"/>
      <w:adjustRightInd w:val="0"/>
      <w:ind w:left="1600" w:hanging="200"/>
      <w:textAlignment w:val="baseline"/>
    </w:pPr>
  </w:style>
  <w:style w:type="paragraph" w:styleId="Index9">
    <w:name w:val="index 9"/>
    <w:basedOn w:val="Normal"/>
    <w:next w:val="Normal"/>
    <w:semiHidden/>
    <w:unhideWhenUsed/>
    <w:rsid w:val="007B538C"/>
    <w:pPr>
      <w:overflowPunct w:val="0"/>
      <w:autoSpaceDE w:val="0"/>
      <w:autoSpaceDN w:val="0"/>
      <w:adjustRightInd w:val="0"/>
      <w:ind w:left="1800" w:hanging="200"/>
      <w:textAlignment w:val="baseline"/>
    </w:pPr>
  </w:style>
  <w:style w:type="paragraph" w:styleId="IndexHeading">
    <w:name w:val="index heading"/>
    <w:basedOn w:val="Normal"/>
    <w:next w:val="Index1"/>
    <w:semiHidden/>
    <w:unhideWhenUsed/>
    <w:rsid w:val="007B538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7B53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7B538C"/>
    <w:rPr>
      <w:rFonts w:ascii="Times New Roman" w:hAnsi="Times New Roman"/>
      <w:i/>
      <w:iCs/>
      <w:color w:val="4472C4"/>
      <w:lang w:val="en-GB" w:eastAsia="en-US"/>
    </w:rPr>
  </w:style>
  <w:style w:type="paragraph" w:styleId="ListContinue">
    <w:name w:val="List Continue"/>
    <w:basedOn w:val="Normal"/>
    <w:semiHidden/>
    <w:unhideWhenUsed/>
    <w:rsid w:val="007B538C"/>
    <w:pPr>
      <w:overflowPunct w:val="0"/>
      <w:autoSpaceDE w:val="0"/>
      <w:autoSpaceDN w:val="0"/>
      <w:adjustRightInd w:val="0"/>
      <w:spacing w:after="120"/>
      <w:ind w:left="283"/>
      <w:contextualSpacing/>
      <w:textAlignment w:val="baseline"/>
    </w:pPr>
  </w:style>
  <w:style w:type="paragraph" w:styleId="ListContinue2">
    <w:name w:val="List Continue 2"/>
    <w:basedOn w:val="Normal"/>
    <w:semiHidden/>
    <w:unhideWhenUsed/>
    <w:rsid w:val="007B538C"/>
    <w:pPr>
      <w:overflowPunct w:val="0"/>
      <w:autoSpaceDE w:val="0"/>
      <w:autoSpaceDN w:val="0"/>
      <w:adjustRightInd w:val="0"/>
      <w:spacing w:after="120"/>
      <w:ind w:left="566"/>
      <w:contextualSpacing/>
      <w:textAlignment w:val="baseline"/>
    </w:pPr>
  </w:style>
  <w:style w:type="paragraph" w:styleId="ListContinue3">
    <w:name w:val="List Continue 3"/>
    <w:basedOn w:val="Normal"/>
    <w:semiHidden/>
    <w:unhideWhenUsed/>
    <w:rsid w:val="007B538C"/>
    <w:pPr>
      <w:overflowPunct w:val="0"/>
      <w:autoSpaceDE w:val="0"/>
      <w:autoSpaceDN w:val="0"/>
      <w:adjustRightInd w:val="0"/>
      <w:spacing w:after="120"/>
      <w:ind w:left="849"/>
      <w:contextualSpacing/>
      <w:textAlignment w:val="baseline"/>
    </w:pPr>
  </w:style>
  <w:style w:type="paragraph" w:styleId="ListContinue4">
    <w:name w:val="List Continue 4"/>
    <w:basedOn w:val="Normal"/>
    <w:semiHidden/>
    <w:unhideWhenUsed/>
    <w:rsid w:val="007B538C"/>
    <w:pPr>
      <w:overflowPunct w:val="0"/>
      <w:autoSpaceDE w:val="0"/>
      <w:autoSpaceDN w:val="0"/>
      <w:adjustRightInd w:val="0"/>
      <w:spacing w:after="120"/>
      <w:ind w:left="1132"/>
      <w:contextualSpacing/>
      <w:textAlignment w:val="baseline"/>
    </w:pPr>
  </w:style>
  <w:style w:type="paragraph" w:styleId="ListContinue5">
    <w:name w:val="List Continue 5"/>
    <w:basedOn w:val="Normal"/>
    <w:semiHidden/>
    <w:unhideWhenUsed/>
    <w:rsid w:val="007B538C"/>
    <w:pPr>
      <w:overflowPunct w:val="0"/>
      <w:autoSpaceDE w:val="0"/>
      <w:autoSpaceDN w:val="0"/>
      <w:adjustRightInd w:val="0"/>
      <w:spacing w:after="120"/>
      <w:ind w:left="1415"/>
      <w:contextualSpacing/>
      <w:textAlignment w:val="baseline"/>
    </w:pPr>
  </w:style>
  <w:style w:type="paragraph" w:styleId="ListNumber3">
    <w:name w:val="List Number 3"/>
    <w:basedOn w:val="Normal"/>
    <w:semiHidden/>
    <w:unhideWhenUsed/>
    <w:rsid w:val="007B538C"/>
    <w:pPr>
      <w:numPr>
        <w:numId w:val="31"/>
      </w:numPr>
      <w:overflowPunct w:val="0"/>
      <w:autoSpaceDE w:val="0"/>
      <w:autoSpaceDN w:val="0"/>
      <w:adjustRightInd w:val="0"/>
      <w:contextualSpacing/>
      <w:textAlignment w:val="baseline"/>
    </w:pPr>
  </w:style>
  <w:style w:type="paragraph" w:styleId="ListNumber4">
    <w:name w:val="List Number 4"/>
    <w:basedOn w:val="Normal"/>
    <w:semiHidden/>
    <w:unhideWhenUsed/>
    <w:rsid w:val="007B538C"/>
    <w:pPr>
      <w:numPr>
        <w:numId w:val="32"/>
      </w:numPr>
      <w:overflowPunct w:val="0"/>
      <w:autoSpaceDE w:val="0"/>
      <w:autoSpaceDN w:val="0"/>
      <w:adjustRightInd w:val="0"/>
      <w:contextualSpacing/>
      <w:textAlignment w:val="baseline"/>
    </w:pPr>
  </w:style>
  <w:style w:type="paragraph" w:styleId="ListNumber5">
    <w:name w:val="List Number 5"/>
    <w:basedOn w:val="Normal"/>
    <w:semiHidden/>
    <w:unhideWhenUsed/>
    <w:rsid w:val="007B538C"/>
    <w:pPr>
      <w:numPr>
        <w:numId w:val="33"/>
      </w:numPr>
      <w:overflowPunct w:val="0"/>
      <w:autoSpaceDE w:val="0"/>
      <w:autoSpaceDN w:val="0"/>
      <w:adjustRightInd w:val="0"/>
      <w:contextualSpacing/>
      <w:textAlignment w:val="baseline"/>
    </w:pPr>
  </w:style>
  <w:style w:type="paragraph" w:styleId="MacroText">
    <w:name w:val="macro"/>
    <w:link w:val="MacroTextChar"/>
    <w:semiHidden/>
    <w:unhideWhenUsed/>
    <w:rsid w:val="007B53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7B538C"/>
    <w:rPr>
      <w:rFonts w:ascii="Courier New" w:hAnsi="Courier New" w:cs="Courier New"/>
      <w:lang w:val="en-GB" w:eastAsia="en-US"/>
    </w:rPr>
  </w:style>
  <w:style w:type="paragraph" w:styleId="MessageHeader">
    <w:name w:val="Message Header"/>
    <w:basedOn w:val="Normal"/>
    <w:link w:val="MessageHeaderChar"/>
    <w:semiHidden/>
    <w:unhideWhenUsed/>
    <w:rsid w:val="007B53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semiHidden/>
    <w:rsid w:val="007B538C"/>
    <w:rPr>
      <w:rFonts w:ascii="Calibri Light" w:hAnsi="Calibri Light"/>
      <w:sz w:val="24"/>
      <w:szCs w:val="24"/>
      <w:shd w:val="pct20" w:color="auto" w:fill="auto"/>
      <w:lang w:val="en-GB" w:eastAsia="en-US"/>
    </w:rPr>
  </w:style>
  <w:style w:type="paragraph" w:styleId="NoSpacing">
    <w:name w:val="No Spacing"/>
    <w:uiPriority w:val="1"/>
    <w:qFormat/>
    <w:rsid w:val="007B538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semiHidden/>
    <w:unhideWhenUsed/>
    <w:rsid w:val="007B538C"/>
    <w:pPr>
      <w:overflowPunct w:val="0"/>
      <w:autoSpaceDE w:val="0"/>
      <w:autoSpaceDN w:val="0"/>
      <w:adjustRightInd w:val="0"/>
      <w:textAlignment w:val="baseline"/>
    </w:pPr>
    <w:rPr>
      <w:sz w:val="24"/>
      <w:szCs w:val="24"/>
    </w:rPr>
  </w:style>
  <w:style w:type="paragraph" w:styleId="NormalIndent">
    <w:name w:val="Normal Indent"/>
    <w:basedOn w:val="Normal"/>
    <w:semiHidden/>
    <w:unhideWhenUsed/>
    <w:rsid w:val="007B538C"/>
    <w:pPr>
      <w:overflowPunct w:val="0"/>
      <w:autoSpaceDE w:val="0"/>
      <w:autoSpaceDN w:val="0"/>
      <w:adjustRightInd w:val="0"/>
      <w:ind w:left="720"/>
      <w:textAlignment w:val="baseline"/>
    </w:pPr>
  </w:style>
  <w:style w:type="paragraph" w:styleId="NoteHeading">
    <w:name w:val="Note Heading"/>
    <w:basedOn w:val="Normal"/>
    <w:next w:val="Normal"/>
    <w:link w:val="NoteHeadingChar"/>
    <w:semiHidden/>
    <w:unhideWhenUsed/>
    <w:rsid w:val="007B538C"/>
    <w:pPr>
      <w:overflowPunct w:val="0"/>
      <w:autoSpaceDE w:val="0"/>
      <w:autoSpaceDN w:val="0"/>
      <w:adjustRightInd w:val="0"/>
      <w:textAlignment w:val="baseline"/>
    </w:pPr>
  </w:style>
  <w:style w:type="character" w:customStyle="1" w:styleId="NoteHeadingChar">
    <w:name w:val="Note Heading Char"/>
    <w:basedOn w:val="DefaultParagraphFont"/>
    <w:link w:val="NoteHeading"/>
    <w:semiHidden/>
    <w:rsid w:val="007B538C"/>
    <w:rPr>
      <w:rFonts w:ascii="Times New Roman" w:hAnsi="Times New Roman"/>
      <w:lang w:val="en-GB" w:eastAsia="en-US"/>
    </w:rPr>
  </w:style>
  <w:style w:type="paragraph" w:styleId="PlainText">
    <w:name w:val="Plain Text"/>
    <w:basedOn w:val="Normal"/>
    <w:link w:val="PlainTextChar"/>
    <w:semiHidden/>
    <w:unhideWhenUsed/>
    <w:rsid w:val="007B538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semiHidden/>
    <w:rsid w:val="007B538C"/>
    <w:rPr>
      <w:rFonts w:ascii="Courier New" w:hAnsi="Courier New" w:cs="Courier New"/>
      <w:lang w:val="en-GB" w:eastAsia="en-US"/>
    </w:rPr>
  </w:style>
  <w:style w:type="paragraph" w:styleId="Quote">
    <w:name w:val="Quote"/>
    <w:basedOn w:val="Normal"/>
    <w:next w:val="Normal"/>
    <w:link w:val="QuoteChar"/>
    <w:uiPriority w:val="29"/>
    <w:qFormat/>
    <w:rsid w:val="007B538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7B538C"/>
    <w:rPr>
      <w:rFonts w:ascii="Times New Roman" w:hAnsi="Times New Roman"/>
      <w:i/>
      <w:iCs/>
      <w:color w:val="404040"/>
      <w:lang w:val="en-GB" w:eastAsia="en-US"/>
    </w:rPr>
  </w:style>
  <w:style w:type="paragraph" w:styleId="Salutation">
    <w:name w:val="Salutation"/>
    <w:basedOn w:val="Normal"/>
    <w:next w:val="Normal"/>
    <w:link w:val="SalutationChar"/>
    <w:rsid w:val="007B538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7B538C"/>
    <w:rPr>
      <w:rFonts w:ascii="Times New Roman" w:hAnsi="Times New Roman"/>
      <w:lang w:val="en-GB" w:eastAsia="en-US"/>
    </w:rPr>
  </w:style>
  <w:style w:type="paragraph" w:styleId="Signature">
    <w:name w:val="Signature"/>
    <w:basedOn w:val="Normal"/>
    <w:link w:val="SignatureChar"/>
    <w:semiHidden/>
    <w:unhideWhenUsed/>
    <w:rsid w:val="007B538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semiHidden/>
    <w:rsid w:val="007B538C"/>
    <w:rPr>
      <w:rFonts w:ascii="Times New Roman" w:hAnsi="Times New Roman"/>
      <w:lang w:val="en-GB" w:eastAsia="en-US"/>
    </w:rPr>
  </w:style>
  <w:style w:type="paragraph" w:styleId="Subtitle">
    <w:name w:val="Subtitle"/>
    <w:basedOn w:val="Normal"/>
    <w:next w:val="Normal"/>
    <w:link w:val="SubtitleChar"/>
    <w:qFormat/>
    <w:rsid w:val="007B538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7B538C"/>
    <w:rPr>
      <w:rFonts w:ascii="Calibri Light" w:hAnsi="Calibri Light"/>
      <w:sz w:val="24"/>
      <w:szCs w:val="24"/>
      <w:lang w:val="en-GB" w:eastAsia="en-US"/>
    </w:rPr>
  </w:style>
  <w:style w:type="paragraph" w:styleId="TableofAuthorities">
    <w:name w:val="table of authorities"/>
    <w:basedOn w:val="Normal"/>
    <w:next w:val="Normal"/>
    <w:semiHidden/>
    <w:unhideWhenUsed/>
    <w:rsid w:val="007B538C"/>
    <w:pPr>
      <w:overflowPunct w:val="0"/>
      <w:autoSpaceDE w:val="0"/>
      <w:autoSpaceDN w:val="0"/>
      <w:adjustRightInd w:val="0"/>
      <w:ind w:left="200" w:hanging="200"/>
      <w:textAlignment w:val="baseline"/>
    </w:pPr>
  </w:style>
  <w:style w:type="paragraph" w:styleId="TableofFigures">
    <w:name w:val="table of figures"/>
    <w:basedOn w:val="Normal"/>
    <w:next w:val="Normal"/>
    <w:semiHidden/>
    <w:unhideWhenUsed/>
    <w:rsid w:val="007B538C"/>
    <w:pPr>
      <w:overflowPunct w:val="0"/>
      <w:autoSpaceDE w:val="0"/>
      <w:autoSpaceDN w:val="0"/>
      <w:adjustRightInd w:val="0"/>
      <w:textAlignment w:val="baseline"/>
    </w:pPr>
  </w:style>
  <w:style w:type="paragraph" w:styleId="TOAHeading">
    <w:name w:val="toa heading"/>
    <w:basedOn w:val="Normal"/>
    <w:next w:val="Normal"/>
    <w:semiHidden/>
    <w:unhideWhenUsed/>
    <w:rsid w:val="007B538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7B53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22</Pages>
  <Words>8024</Words>
  <Characters>45741</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27</cp:revision>
  <cp:lastPrinted>1899-12-31T23:00:00Z</cp:lastPrinted>
  <dcterms:created xsi:type="dcterms:W3CDTF">2020-02-03T08:32:00Z</dcterms:created>
  <dcterms:modified xsi:type="dcterms:W3CDTF">2022-08-31T14:14:00Z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Aug 2022</vt:lpwstr>
  </property>
  <property fmtid="{D5CDD505-2E9C-101B-9397-08002B2CF9AE}" pid="8" name="EndDate">
    <vt:lpwstr>26th Aug 2022</vt:lpwstr>
  </property>
  <property fmtid="{D5CDD505-2E9C-101B-9397-08002B2CF9AE}" pid="9" name="Tdoc#">
    <vt:lpwstr>S3-222301</vt:lpwstr>
  </property>
  <property fmtid="{D5CDD505-2E9C-101B-9397-08002B2CF9AE}" pid="10" name="Spec#">
    <vt:lpwstr>33.501</vt:lpwstr>
  </property>
  <property fmtid="{D5CDD505-2E9C-101B-9397-08002B2CF9AE}" pid="11" name="Cr#">
    <vt:lpwstr>1482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Clarification on OAuth2.0 in interconnect and roaming scenarios, alternative 1</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5G_eSBA</vt:lpwstr>
  </property>
  <property fmtid="{D5CDD505-2E9C-101B-9397-08002B2CF9AE}" pid="18" name="Cat">
    <vt:lpwstr>A</vt:lpwstr>
  </property>
  <property fmtid="{D5CDD505-2E9C-101B-9397-08002B2CF9AE}" pid="19" name="ResDate">
    <vt:lpwstr>2022-08-26</vt:lpwstr>
  </property>
  <property fmtid="{D5CDD505-2E9C-101B-9397-08002B2CF9AE}" pid="20" name="Release">
    <vt:lpwstr>Rel-17</vt:lpwstr>
  </property>
</Properties>
</file>